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AA9EC5" w14:textId="4D06B4C4" w:rsidR="001D7D35" w:rsidRPr="001D7D35" w:rsidRDefault="001D7D35" w:rsidP="001D7D35">
      <w:pPr>
        <w:pStyle w:val="Nagwek1"/>
        <w:numPr>
          <w:ilvl w:val="0"/>
          <w:numId w:val="0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D7D35">
        <w:rPr>
          <w:rFonts w:ascii="Times New Roman" w:hAnsi="Times New Roman" w:cs="Times New Roman"/>
          <w:bCs/>
          <w:sz w:val="20"/>
          <w:szCs w:val="20"/>
        </w:rPr>
        <w:t>Numer sprawy DL-271-</w:t>
      </w:r>
      <w:r w:rsidR="00F26AAF">
        <w:rPr>
          <w:rFonts w:ascii="Times New Roman" w:hAnsi="Times New Roman" w:cs="Times New Roman"/>
          <w:bCs/>
          <w:sz w:val="20"/>
          <w:szCs w:val="20"/>
        </w:rPr>
        <w:t>41</w:t>
      </w:r>
      <w:r w:rsidRPr="001D7D35">
        <w:rPr>
          <w:rFonts w:ascii="Times New Roman" w:hAnsi="Times New Roman" w:cs="Times New Roman"/>
          <w:bCs/>
          <w:sz w:val="20"/>
          <w:szCs w:val="20"/>
        </w:rPr>
        <w:t>/2</w:t>
      </w:r>
      <w:r w:rsidR="00573B81">
        <w:rPr>
          <w:rFonts w:ascii="Times New Roman" w:hAnsi="Times New Roman" w:cs="Times New Roman"/>
          <w:bCs/>
          <w:sz w:val="20"/>
          <w:szCs w:val="20"/>
        </w:rPr>
        <w:t>3</w:t>
      </w:r>
      <w:r w:rsidRPr="001D7D35">
        <w:rPr>
          <w:rFonts w:ascii="Times New Roman" w:hAnsi="Times New Roman" w:cs="Times New Roman"/>
          <w:bCs/>
          <w:sz w:val="20"/>
          <w:szCs w:val="20"/>
        </w:rPr>
        <w:t>- załącznik numer 3</w:t>
      </w:r>
    </w:p>
    <w:p w14:paraId="169C41F8" w14:textId="77777777" w:rsidR="001D7D35" w:rsidRPr="001D7D35" w:rsidRDefault="001D7D35" w:rsidP="005F7AE3">
      <w:pPr>
        <w:pStyle w:val="Nagwek1"/>
        <w:numPr>
          <w:ilvl w:val="0"/>
          <w:numId w:val="0"/>
        </w:numPr>
        <w:ind w:left="2124" w:firstLine="708"/>
        <w:jc w:val="both"/>
        <w:rPr>
          <w:rFonts w:ascii="Times New Roman" w:hAnsi="Times New Roman" w:cs="Times New Roman"/>
          <w:b/>
          <w:sz w:val="24"/>
        </w:rPr>
      </w:pPr>
    </w:p>
    <w:p w14:paraId="57E348E1" w14:textId="312CA199" w:rsidR="00DB102F" w:rsidRPr="001D7D35" w:rsidRDefault="005F7AE3" w:rsidP="005F7AE3">
      <w:pPr>
        <w:pStyle w:val="Nagwek1"/>
        <w:numPr>
          <w:ilvl w:val="0"/>
          <w:numId w:val="0"/>
        </w:numPr>
        <w:ind w:left="2124" w:firstLine="708"/>
        <w:jc w:val="both"/>
        <w:rPr>
          <w:rFonts w:ascii="Times New Roman" w:hAnsi="Times New Roman" w:cs="Times New Roman"/>
          <w:bCs/>
          <w:sz w:val="24"/>
        </w:rPr>
      </w:pPr>
      <w:r w:rsidRPr="001D7D35">
        <w:rPr>
          <w:rFonts w:ascii="Times New Roman" w:hAnsi="Times New Roman" w:cs="Times New Roman"/>
          <w:bCs/>
          <w:sz w:val="24"/>
        </w:rPr>
        <w:t>PROJEKT UMOWY NR</w:t>
      </w:r>
      <w:r w:rsidR="005225DE" w:rsidRPr="001D7D35">
        <w:rPr>
          <w:rFonts w:ascii="Times New Roman" w:hAnsi="Times New Roman" w:cs="Times New Roman"/>
          <w:bCs/>
          <w:sz w:val="24"/>
        </w:rPr>
        <w:t xml:space="preserve"> </w:t>
      </w:r>
      <w:r w:rsidRPr="001D7D35">
        <w:rPr>
          <w:rFonts w:ascii="Times New Roman" w:hAnsi="Times New Roman" w:cs="Times New Roman"/>
          <w:bCs/>
          <w:sz w:val="24"/>
        </w:rPr>
        <w:t>D</w:t>
      </w:r>
      <w:r w:rsidR="00A84860" w:rsidRPr="001D7D35">
        <w:rPr>
          <w:rFonts w:ascii="Times New Roman" w:hAnsi="Times New Roman" w:cs="Times New Roman"/>
          <w:bCs/>
          <w:sz w:val="24"/>
        </w:rPr>
        <w:t>L</w:t>
      </w:r>
      <w:r w:rsidR="005225DE" w:rsidRPr="001D7D35">
        <w:rPr>
          <w:rFonts w:ascii="Times New Roman" w:hAnsi="Times New Roman" w:cs="Times New Roman"/>
          <w:bCs/>
          <w:sz w:val="24"/>
        </w:rPr>
        <w:t>-27</w:t>
      </w:r>
      <w:r w:rsidR="008F58FF" w:rsidRPr="001D7D35">
        <w:rPr>
          <w:rFonts w:ascii="Times New Roman" w:hAnsi="Times New Roman" w:cs="Times New Roman"/>
          <w:bCs/>
          <w:sz w:val="24"/>
        </w:rPr>
        <w:t>2</w:t>
      </w:r>
      <w:r w:rsidR="005225DE" w:rsidRPr="001D7D35">
        <w:rPr>
          <w:rFonts w:ascii="Times New Roman" w:hAnsi="Times New Roman" w:cs="Times New Roman"/>
          <w:bCs/>
          <w:sz w:val="24"/>
        </w:rPr>
        <w:t>-</w:t>
      </w:r>
      <w:r w:rsidRPr="001D7D35">
        <w:rPr>
          <w:rFonts w:ascii="Times New Roman" w:hAnsi="Times New Roman" w:cs="Times New Roman"/>
          <w:bCs/>
          <w:sz w:val="24"/>
        </w:rPr>
        <w:t>….</w:t>
      </w:r>
      <w:r w:rsidR="005225DE" w:rsidRPr="001D7D35">
        <w:rPr>
          <w:rFonts w:ascii="Times New Roman" w:hAnsi="Times New Roman" w:cs="Times New Roman"/>
          <w:bCs/>
          <w:sz w:val="24"/>
        </w:rPr>
        <w:t>/</w:t>
      </w:r>
      <w:r w:rsidR="00A9637F" w:rsidRPr="001D7D35">
        <w:rPr>
          <w:rFonts w:ascii="Times New Roman" w:hAnsi="Times New Roman" w:cs="Times New Roman"/>
          <w:bCs/>
          <w:sz w:val="24"/>
        </w:rPr>
        <w:t>2</w:t>
      </w:r>
      <w:r w:rsidR="001D7D35" w:rsidRPr="001D7D35">
        <w:rPr>
          <w:rFonts w:ascii="Times New Roman" w:hAnsi="Times New Roman" w:cs="Times New Roman"/>
          <w:bCs/>
          <w:sz w:val="24"/>
        </w:rPr>
        <w:t>3</w:t>
      </w:r>
    </w:p>
    <w:p w14:paraId="456FBE13" w14:textId="4D357720" w:rsidR="008F58FF" w:rsidRPr="001D7D35" w:rsidRDefault="00D82B89" w:rsidP="008F58FF">
      <w:pPr>
        <w:pStyle w:val="Nagwek1"/>
        <w:numPr>
          <w:ilvl w:val="0"/>
          <w:numId w:val="0"/>
        </w:numPr>
        <w:ind w:left="708" w:firstLine="70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       </w:t>
      </w:r>
      <w:r w:rsidR="007B737F">
        <w:rPr>
          <w:rFonts w:ascii="Times New Roman" w:hAnsi="Times New Roman" w:cs="Times New Roman"/>
          <w:sz w:val="24"/>
        </w:rPr>
        <w:tab/>
      </w:r>
      <w:r w:rsidR="007B737F">
        <w:rPr>
          <w:rFonts w:ascii="Times New Roman" w:hAnsi="Times New Roman" w:cs="Times New Roman"/>
          <w:sz w:val="24"/>
        </w:rPr>
        <w:tab/>
      </w:r>
      <w:r w:rsidR="007B737F">
        <w:rPr>
          <w:rFonts w:ascii="Times New Roman" w:hAnsi="Times New Roman" w:cs="Times New Roman"/>
          <w:sz w:val="24"/>
        </w:rPr>
        <w:tab/>
      </w:r>
      <w:r w:rsidR="00DB102F" w:rsidRPr="001D7D35">
        <w:rPr>
          <w:rFonts w:ascii="Times New Roman" w:hAnsi="Times New Roman" w:cs="Times New Roman"/>
          <w:sz w:val="24"/>
        </w:rPr>
        <w:t>w Nowym Targu pomiędzy</w:t>
      </w:r>
    </w:p>
    <w:p w14:paraId="6ADBACAD" w14:textId="77777777" w:rsidR="008F58FF" w:rsidRPr="001D7D35" w:rsidRDefault="008F58FF" w:rsidP="008F58FF">
      <w:pPr>
        <w:pStyle w:val="Nagwek1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</w:rPr>
      </w:pPr>
    </w:p>
    <w:p w14:paraId="253647BC" w14:textId="41FFEAF6" w:rsidR="00DB102F" w:rsidRPr="001D7D35" w:rsidRDefault="00DB102F" w:rsidP="008F58FF">
      <w:pPr>
        <w:pStyle w:val="Nagwek1"/>
        <w:numPr>
          <w:ilvl w:val="0"/>
          <w:numId w:val="0"/>
        </w:numPr>
        <w:jc w:val="both"/>
        <w:rPr>
          <w:rFonts w:ascii="Times New Roman" w:hAnsi="Times New Roman" w:cs="Times New Roman"/>
          <w:bCs/>
          <w:sz w:val="24"/>
        </w:rPr>
      </w:pPr>
      <w:r w:rsidRPr="001D7D35">
        <w:rPr>
          <w:rFonts w:ascii="Times New Roman" w:hAnsi="Times New Roman" w:cs="Times New Roman"/>
          <w:bCs/>
          <w:sz w:val="24"/>
        </w:rPr>
        <w:t xml:space="preserve">Podhalańskim Szpitalem Specjalistycznym im. Jana Pawła II w Nowym Targu </w:t>
      </w:r>
      <w:r w:rsidR="008F58FF" w:rsidRPr="001D7D35">
        <w:rPr>
          <w:rFonts w:ascii="Times New Roman" w:hAnsi="Times New Roman" w:cs="Times New Roman"/>
          <w:bCs/>
          <w:sz w:val="24"/>
        </w:rPr>
        <w:t>–</w:t>
      </w:r>
      <w:r w:rsidRPr="001D7D35">
        <w:rPr>
          <w:rFonts w:ascii="Times New Roman" w:hAnsi="Times New Roman" w:cs="Times New Roman"/>
          <w:bCs/>
          <w:sz w:val="24"/>
        </w:rPr>
        <w:t xml:space="preserve"> ul. Szpitalna 14</w:t>
      </w:r>
      <w:r w:rsidR="008F58FF" w:rsidRPr="001D7D35">
        <w:rPr>
          <w:rFonts w:ascii="Times New Roman" w:hAnsi="Times New Roman" w:cs="Times New Roman"/>
          <w:sz w:val="24"/>
        </w:rPr>
        <w:t xml:space="preserve"> </w:t>
      </w:r>
      <w:r w:rsidRPr="001D7D35">
        <w:rPr>
          <w:rFonts w:ascii="Times New Roman" w:hAnsi="Times New Roman" w:cs="Times New Roman"/>
          <w:sz w:val="24"/>
        </w:rPr>
        <w:t>(REGON: 000308324, NIP: 735-21-78-657, KRS: 0000002479),</w:t>
      </w:r>
    </w:p>
    <w:p w14:paraId="2E6AB68A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zwanym dalej „ZAMAWIAJĄCYM”,</w:t>
      </w:r>
    </w:p>
    <w:p w14:paraId="4C83795A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</w:p>
    <w:p w14:paraId="6AD35E7D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a</w:t>
      </w:r>
    </w:p>
    <w:p w14:paraId="49DCD7B9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</w:p>
    <w:p w14:paraId="384CA6DB" w14:textId="3F627A8D" w:rsidR="00DB102F" w:rsidRDefault="00DB102F" w:rsidP="00DB102F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………………………… działająca n</w:t>
      </w:r>
      <w:r w:rsidR="00703FB4" w:rsidRPr="001D7D35">
        <w:rPr>
          <w:rFonts w:ascii="Times New Roman" w:hAnsi="Times New Roman" w:cs="Times New Roman"/>
          <w:sz w:val="24"/>
        </w:rPr>
        <w:t>a podstawie …………………………….  numer</w:t>
      </w:r>
      <w:r w:rsidRPr="001D7D35">
        <w:rPr>
          <w:rFonts w:ascii="Times New Roman" w:hAnsi="Times New Roman" w:cs="Times New Roman"/>
          <w:sz w:val="24"/>
        </w:rPr>
        <w:t>, NIP……………………….., REGON: ……………………………….,</w:t>
      </w:r>
    </w:p>
    <w:p w14:paraId="40045694" w14:textId="354D2BF5" w:rsidR="00EC12D6" w:rsidRPr="001D7D35" w:rsidRDefault="00EC12D6" w:rsidP="00DB102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zwanym dalej „WYKONAWCĄ”.</w:t>
      </w:r>
    </w:p>
    <w:p w14:paraId="1EEBEE72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</w:p>
    <w:p w14:paraId="5C2756F1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o następującej treści:</w:t>
      </w:r>
    </w:p>
    <w:p w14:paraId="6C3F38FC" w14:textId="77777777" w:rsidR="00DB102F" w:rsidRPr="001D7D35" w:rsidRDefault="00DB102F" w:rsidP="00DB102F">
      <w:pPr>
        <w:ind w:left="360"/>
        <w:jc w:val="both"/>
        <w:rPr>
          <w:rFonts w:ascii="Times New Roman" w:hAnsi="Times New Roman" w:cs="Times New Roman"/>
          <w:sz w:val="24"/>
        </w:rPr>
      </w:pPr>
    </w:p>
    <w:p w14:paraId="507A08CB" w14:textId="6CD683B5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Umowa została zawarta na podstawie przeprowadzonego postępowania przetargowego w trybie p</w:t>
      </w:r>
      <w:r w:rsidR="001D7D35">
        <w:rPr>
          <w:rFonts w:ascii="Times New Roman" w:hAnsi="Times New Roman" w:cs="Times New Roman"/>
          <w:sz w:val="24"/>
        </w:rPr>
        <w:t>odstawowym</w:t>
      </w:r>
      <w:r w:rsidRPr="001D7D35">
        <w:rPr>
          <w:rFonts w:ascii="Times New Roman" w:hAnsi="Times New Roman" w:cs="Times New Roman"/>
          <w:sz w:val="24"/>
        </w:rPr>
        <w:t xml:space="preserve">– art. </w:t>
      </w:r>
      <w:r w:rsidR="001D7D35">
        <w:rPr>
          <w:rFonts w:ascii="Times New Roman" w:hAnsi="Times New Roman" w:cs="Times New Roman"/>
          <w:sz w:val="24"/>
        </w:rPr>
        <w:t xml:space="preserve">275 pkt 1 </w:t>
      </w:r>
      <w:r w:rsidRPr="001D7D35">
        <w:rPr>
          <w:rFonts w:ascii="Times New Roman" w:hAnsi="Times New Roman" w:cs="Times New Roman"/>
          <w:sz w:val="24"/>
        </w:rPr>
        <w:t xml:space="preserve"> ustawy Prawo zamówień publicznych </w:t>
      </w:r>
      <w:r w:rsidR="00703FB4" w:rsidRPr="001D7D35">
        <w:rPr>
          <w:rFonts w:ascii="Times New Roman" w:hAnsi="Times New Roman" w:cs="Times New Roman"/>
          <w:sz w:val="24"/>
        </w:rPr>
        <w:t>(</w:t>
      </w:r>
      <w:r w:rsidRPr="001D7D35">
        <w:rPr>
          <w:rFonts w:ascii="Times New Roman" w:hAnsi="Times New Roman" w:cs="Times New Roman"/>
          <w:sz w:val="24"/>
        </w:rPr>
        <w:t xml:space="preserve">Dz. U. </w:t>
      </w:r>
      <w:r w:rsidR="00703FB4" w:rsidRPr="001D7D35">
        <w:rPr>
          <w:rFonts w:ascii="Times New Roman" w:hAnsi="Times New Roman" w:cs="Times New Roman"/>
          <w:sz w:val="24"/>
        </w:rPr>
        <w:t>z 20</w:t>
      </w:r>
      <w:r w:rsidR="001D7D35">
        <w:rPr>
          <w:rFonts w:ascii="Times New Roman" w:hAnsi="Times New Roman" w:cs="Times New Roman"/>
          <w:sz w:val="24"/>
        </w:rPr>
        <w:t>22</w:t>
      </w:r>
      <w:r w:rsidR="00703FB4" w:rsidRPr="001D7D35">
        <w:rPr>
          <w:rFonts w:ascii="Times New Roman" w:hAnsi="Times New Roman" w:cs="Times New Roman"/>
          <w:sz w:val="24"/>
        </w:rPr>
        <w:t xml:space="preserve"> r., </w:t>
      </w:r>
      <w:r w:rsidRPr="001D7D35">
        <w:rPr>
          <w:rFonts w:ascii="Times New Roman" w:hAnsi="Times New Roman" w:cs="Times New Roman"/>
          <w:sz w:val="24"/>
        </w:rPr>
        <w:t xml:space="preserve">poz. </w:t>
      </w:r>
      <w:r w:rsidR="001D7D35">
        <w:rPr>
          <w:rFonts w:ascii="Times New Roman" w:hAnsi="Times New Roman" w:cs="Times New Roman"/>
          <w:sz w:val="24"/>
        </w:rPr>
        <w:t>1710</w:t>
      </w:r>
      <w:r w:rsidR="00BE5AF0" w:rsidRPr="001D7D35">
        <w:rPr>
          <w:rFonts w:ascii="Times New Roman" w:hAnsi="Times New Roman" w:cs="Times New Roman"/>
          <w:sz w:val="24"/>
        </w:rPr>
        <w:t>, z późn. zmianami</w:t>
      </w:r>
      <w:r w:rsidR="00703FB4" w:rsidRPr="001D7D35">
        <w:rPr>
          <w:rFonts w:ascii="Times New Roman" w:hAnsi="Times New Roman" w:cs="Times New Roman"/>
          <w:sz w:val="24"/>
        </w:rPr>
        <w:t xml:space="preserve">) - </w:t>
      </w:r>
      <w:r w:rsidRPr="001D7D35">
        <w:rPr>
          <w:rFonts w:ascii="Times New Roman" w:hAnsi="Times New Roman" w:cs="Times New Roman"/>
          <w:sz w:val="24"/>
        </w:rPr>
        <w:t>numer postępowania przetargowego</w:t>
      </w:r>
      <w:r w:rsidR="00703FB4" w:rsidRPr="001D7D35">
        <w:rPr>
          <w:rFonts w:ascii="Times New Roman" w:hAnsi="Times New Roman" w:cs="Times New Roman"/>
          <w:sz w:val="24"/>
        </w:rPr>
        <w:t xml:space="preserve">: </w:t>
      </w:r>
      <w:r w:rsidR="005F7AE3" w:rsidRPr="001D7D35">
        <w:rPr>
          <w:rFonts w:ascii="Times New Roman" w:hAnsi="Times New Roman" w:cs="Times New Roman"/>
          <w:b/>
          <w:sz w:val="24"/>
        </w:rPr>
        <w:t>D</w:t>
      </w:r>
      <w:r w:rsidR="00CA2FB3" w:rsidRPr="001D7D35">
        <w:rPr>
          <w:rFonts w:ascii="Times New Roman" w:hAnsi="Times New Roman" w:cs="Times New Roman"/>
          <w:b/>
          <w:sz w:val="24"/>
        </w:rPr>
        <w:t>L</w:t>
      </w:r>
      <w:r w:rsidRPr="001D7D35">
        <w:rPr>
          <w:rFonts w:ascii="Times New Roman" w:hAnsi="Times New Roman" w:cs="Times New Roman"/>
          <w:b/>
          <w:sz w:val="24"/>
        </w:rPr>
        <w:t>-271-</w:t>
      </w:r>
      <w:r w:rsidR="00F26AAF">
        <w:rPr>
          <w:rFonts w:ascii="Times New Roman" w:hAnsi="Times New Roman" w:cs="Times New Roman"/>
          <w:b/>
          <w:sz w:val="24"/>
        </w:rPr>
        <w:t>41</w:t>
      </w:r>
      <w:r w:rsidRPr="001D7D35">
        <w:rPr>
          <w:rFonts w:ascii="Times New Roman" w:hAnsi="Times New Roman" w:cs="Times New Roman"/>
          <w:b/>
          <w:sz w:val="24"/>
        </w:rPr>
        <w:t>/</w:t>
      </w:r>
      <w:r w:rsidR="001D7D35">
        <w:rPr>
          <w:rFonts w:ascii="Times New Roman" w:hAnsi="Times New Roman" w:cs="Times New Roman"/>
          <w:b/>
          <w:sz w:val="24"/>
        </w:rPr>
        <w:t>2</w:t>
      </w:r>
      <w:r w:rsidR="00C26B07">
        <w:rPr>
          <w:rFonts w:ascii="Times New Roman" w:hAnsi="Times New Roman" w:cs="Times New Roman"/>
          <w:b/>
          <w:sz w:val="24"/>
        </w:rPr>
        <w:t>3</w:t>
      </w:r>
      <w:r w:rsidRPr="001D7D35">
        <w:rPr>
          <w:rFonts w:ascii="Times New Roman" w:hAnsi="Times New Roman" w:cs="Times New Roman"/>
          <w:sz w:val="24"/>
        </w:rPr>
        <w:t>).</w:t>
      </w:r>
    </w:p>
    <w:p w14:paraId="74B0274A" w14:textId="77777777" w:rsidR="00C42BB3" w:rsidRPr="001D7D35" w:rsidRDefault="00C42BB3" w:rsidP="00DB102F">
      <w:pPr>
        <w:jc w:val="both"/>
        <w:rPr>
          <w:rFonts w:ascii="Times New Roman" w:hAnsi="Times New Roman" w:cs="Times New Roman"/>
          <w:sz w:val="24"/>
        </w:rPr>
      </w:pPr>
    </w:p>
    <w:p w14:paraId="479F56FB" w14:textId="77777777" w:rsidR="00DB102F" w:rsidRPr="001D7D35" w:rsidRDefault="00DB102F" w:rsidP="00DB102F">
      <w:pPr>
        <w:ind w:firstLine="70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  <w:t>§1</w:t>
      </w:r>
    </w:p>
    <w:p w14:paraId="46D8BE3D" w14:textId="4458FDBA" w:rsidR="00703FB4" w:rsidRPr="001D7D35" w:rsidRDefault="00DB102F" w:rsidP="00996D89">
      <w:pPr>
        <w:pStyle w:val="Akapitzlist"/>
        <w:numPr>
          <w:ilvl w:val="0"/>
          <w:numId w:val="2"/>
        </w:numPr>
        <w:jc w:val="both"/>
      </w:pPr>
      <w:r w:rsidRPr="001D7D35">
        <w:t>Przedmiotem umowy jest</w:t>
      </w:r>
      <w:r w:rsidR="00703FB4" w:rsidRPr="001D7D35">
        <w:t xml:space="preserve"> </w:t>
      </w:r>
      <w:r w:rsidR="008776B7" w:rsidRPr="001D7D35">
        <w:rPr>
          <w:b/>
        </w:rPr>
        <w:t>dostaw</w:t>
      </w:r>
      <w:r w:rsidR="00C42BB3" w:rsidRPr="001D7D35">
        <w:rPr>
          <w:b/>
        </w:rPr>
        <w:t>a</w:t>
      </w:r>
      <w:r w:rsidR="001D7D35">
        <w:rPr>
          <w:b/>
        </w:rPr>
        <w:t>, montaż, uruchomienie gazowego kotła kondensacyjnego</w:t>
      </w:r>
      <w:r w:rsidR="00DA4D0F">
        <w:rPr>
          <w:b/>
        </w:rPr>
        <w:t xml:space="preserve"> w ilości 1 sztuki</w:t>
      </w:r>
      <w:r w:rsidR="001D7D35">
        <w:rPr>
          <w:b/>
        </w:rPr>
        <w:t xml:space="preserve"> oraz przeszkolenie w zakresie jego obsługi</w:t>
      </w:r>
      <w:r w:rsidR="00936517">
        <w:rPr>
          <w:b/>
        </w:rPr>
        <w:t xml:space="preserve">, </w:t>
      </w:r>
      <w:r w:rsidR="00936517" w:rsidRPr="00936517">
        <w:rPr>
          <w:bCs/>
        </w:rPr>
        <w:t>zwanego dalej przedmiotem umowy.</w:t>
      </w:r>
      <w:r w:rsidR="00936517">
        <w:rPr>
          <w:b/>
        </w:rPr>
        <w:t xml:space="preserve"> </w:t>
      </w:r>
      <w:r w:rsidR="00936517" w:rsidRPr="00CF27DE">
        <w:rPr>
          <w:u w:val="single"/>
        </w:rPr>
        <w:t>S</w:t>
      </w:r>
      <w:r w:rsidR="006C2E71" w:rsidRPr="00CF27DE">
        <w:rPr>
          <w:u w:val="single"/>
        </w:rPr>
        <w:t xml:space="preserve">zczegółowy opis i zakres zawiera załącznik nr </w:t>
      </w:r>
      <w:r w:rsidR="00A02D19">
        <w:rPr>
          <w:u w:val="single"/>
        </w:rPr>
        <w:t>1</w:t>
      </w:r>
      <w:r w:rsidR="006C2E71" w:rsidRPr="00CF27DE">
        <w:rPr>
          <w:u w:val="single"/>
        </w:rPr>
        <w:t xml:space="preserve"> do niniejszej umowy.</w:t>
      </w:r>
    </w:p>
    <w:p w14:paraId="040708F3" w14:textId="39D3B904" w:rsidR="00DB102F" w:rsidRPr="001D7D35" w:rsidRDefault="00DB102F" w:rsidP="00996D89">
      <w:pPr>
        <w:pStyle w:val="Akapitzlist"/>
        <w:numPr>
          <w:ilvl w:val="0"/>
          <w:numId w:val="2"/>
        </w:numPr>
        <w:jc w:val="both"/>
      </w:pPr>
      <w:r w:rsidRPr="001D7D35">
        <w:t>Wykonawca oświadcza, że przedmiot umowy jest dopuszczony do obrotu i używania zgodnie z obowiązują</w:t>
      </w:r>
      <w:r w:rsidR="008776B7" w:rsidRPr="001D7D35">
        <w:t>cymi przepisami prawa</w:t>
      </w:r>
      <w:r w:rsidR="00A22EF2">
        <w:t>.</w:t>
      </w:r>
    </w:p>
    <w:p w14:paraId="0FC2A761" w14:textId="6ABC8FE4" w:rsidR="00936517" w:rsidRDefault="00DA598F" w:rsidP="00996D89">
      <w:pPr>
        <w:numPr>
          <w:ilvl w:val="0"/>
          <w:numId w:val="2"/>
        </w:numPr>
        <w:suppressAutoHyphens w:val="0"/>
        <w:jc w:val="both"/>
        <w:rPr>
          <w:rFonts w:ascii="Times New Roman" w:hAnsi="Times New Roman" w:cs="Times New Roman"/>
          <w:sz w:val="24"/>
          <w:szCs w:val="20"/>
        </w:rPr>
      </w:pPr>
      <w:r w:rsidRPr="001D7D35">
        <w:rPr>
          <w:rFonts w:ascii="Times New Roman" w:hAnsi="Times New Roman" w:cs="Times New Roman"/>
          <w:sz w:val="24"/>
          <w:szCs w:val="20"/>
        </w:rPr>
        <w:t xml:space="preserve">W dniu </w:t>
      </w:r>
      <w:r w:rsidR="00EC12D6">
        <w:rPr>
          <w:rFonts w:ascii="Times New Roman" w:hAnsi="Times New Roman" w:cs="Times New Roman"/>
          <w:sz w:val="24"/>
          <w:szCs w:val="20"/>
        </w:rPr>
        <w:t>odbioru</w:t>
      </w:r>
      <w:r w:rsidRPr="001D7D35">
        <w:rPr>
          <w:rFonts w:ascii="Times New Roman" w:hAnsi="Times New Roman" w:cs="Times New Roman"/>
          <w:sz w:val="24"/>
          <w:szCs w:val="20"/>
        </w:rPr>
        <w:t xml:space="preserve"> przedmiotu umowy </w:t>
      </w:r>
      <w:r w:rsidR="00714BE2">
        <w:rPr>
          <w:rFonts w:ascii="Times New Roman" w:hAnsi="Times New Roman" w:cs="Times New Roman"/>
          <w:sz w:val="24"/>
          <w:szCs w:val="20"/>
        </w:rPr>
        <w:t xml:space="preserve"> przez Zamawiającego</w:t>
      </w:r>
      <w:r w:rsidR="00466072">
        <w:rPr>
          <w:rFonts w:ascii="Times New Roman" w:hAnsi="Times New Roman" w:cs="Times New Roman"/>
          <w:sz w:val="24"/>
          <w:szCs w:val="20"/>
        </w:rPr>
        <w:t>,</w:t>
      </w:r>
      <w:r w:rsidR="00714BE2">
        <w:rPr>
          <w:rFonts w:ascii="Times New Roman" w:hAnsi="Times New Roman" w:cs="Times New Roman"/>
          <w:sz w:val="24"/>
          <w:szCs w:val="20"/>
        </w:rPr>
        <w:t xml:space="preserve"> </w:t>
      </w:r>
      <w:r w:rsidRPr="001D7D35">
        <w:rPr>
          <w:rFonts w:ascii="Times New Roman" w:hAnsi="Times New Roman" w:cs="Times New Roman"/>
          <w:sz w:val="24"/>
          <w:szCs w:val="20"/>
        </w:rPr>
        <w:t>Wykonawca dostarczy</w:t>
      </w:r>
      <w:r w:rsidR="00936517">
        <w:rPr>
          <w:rFonts w:ascii="Times New Roman" w:hAnsi="Times New Roman" w:cs="Times New Roman"/>
          <w:sz w:val="24"/>
          <w:szCs w:val="20"/>
        </w:rPr>
        <w:t xml:space="preserve"> Zamawiającemu- osobom wymienionym w § 3 ust. 9:</w:t>
      </w:r>
    </w:p>
    <w:p w14:paraId="3FB976AC" w14:textId="4C7DDC38" w:rsidR="00936517" w:rsidRDefault="00DA598F" w:rsidP="00936517">
      <w:pPr>
        <w:pStyle w:val="Akapitzlist"/>
        <w:numPr>
          <w:ilvl w:val="1"/>
          <w:numId w:val="2"/>
        </w:numPr>
        <w:jc w:val="both"/>
        <w:rPr>
          <w:szCs w:val="20"/>
        </w:rPr>
      </w:pPr>
      <w:r w:rsidRPr="00936517">
        <w:rPr>
          <w:szCs w:val="20"/>
        </w:rPr>
        <w:t>karty gwarancyjne</w:t>
      </w:r>
      <w:r w:rsidR="00936517">
        <w:rPr>
          <w:szCs w:val="20"/>
        </w:rPr>
        <w:t xml:space="preserve"> przedmiotu umowy</w:t>
      </w:r>
      <w:r w:rsidRPr="00936517">
        <w:rPr>
          <w:szCs w:val="20"/>
        </w:rPr>
        <w:t xml:space="preserve">, </w:t>
      </w:r>
    </w:p>
    <w:p w14:paraId="322FCCBD" w14:textId="74817D9E" w:rsidR="00936517" w:rsidRDefault="00DA598F" w:rsidP="00936517">
      <w:pPr>
        <w:pStyle w:val="Akapitzlist"/>
        <w:numPr>
          <w:ilvl w:val="1"/>
          <w:numId w:val="2"/>
        </w:numPr>
        <w:jc w:val="both"/>
        <w:rPr>
          <w:szCs w:val="20"/>
        </w:rPr>
      </w:pPr>
      <w:r w:rsidRPr="00936517">
        <w:rPr>
          <w:szCs w:val="20"/>
        </w:rPr>
        <w:t xml:space="preserve">instrukcję obsługi </w:t>
      </w:r>
      <w:r w:rsidR="00936517">
        <w:rPr>
          <w:szCs w:val="20"/>
        </w:rPr>
        <w:t xml:space="preserve">przedmiotu umowy </w:t>
      </w:r>
      <w:r w:rsidRPr="00936517">
        <w:rPr>
          <w:szCs w:val="20"/>
        </w:rPr>
        <w:t xml:space="preserve">w języku polskim w wersji papierowej oraz elektronicznej, </w:t>
      </w:r>
    </w:p>
    <w:p w14:paraId="7DEEDC0C" w14:textId="73F093FF" w:rsidR="00936517" w:rsidRDefault="00936517" w:rsidP="00936517">
      <w:pPr>
        <w:pStyle w:val="Akapitzlist"/>
        <w:numPr>
          <w:ilvl w:val="1"/>
          <w:numId w:val="2"/>
        </w:numPr>
        <w:jc w:val="both"/>
        <w:rPr>
          <w:szCs w:val="20"/>
        </w:rPr>
      </w:pPr>
      <w:r>
        <w:rPr>
          <w:szCs w:val="20"/>
        </w:rPr>
        <w:t>certyfikaty, dokumenty i dopuszczenia do obrotu i używania przedmiotu umowy zgodnie z obowiązującymi przepisami prawa,</w:t>
      </w:r>
    </w:p>
    <w:p w14:paraId="58BCDA93" w14:textId="77777777" w:rsidR="001D141F" w:rsidRDefault="00DA598F" w:rsidP="00936517">
      <w:pPr>
        <w:pStyle w:val="Akapitzlist"/>
        <w:numPr>
          <w:ilvl w:val="1"/>
          <w:numId w:val="2"/>
        </w:numPr>
        <w:jc w:val="both"/>
        <w:rPr>
          <w:szCs w:val="20"/>
        </w:rPr>
      </w:pPr>
      <w:r w:rsidRPr="00936517">
        <w:rPr>
          <w:szCs w:val="20"/>
        </w:rPr>
        <w:t>zalecenia producenta co do częstotliwości wykonywania przeglądów</w:t>
      </w:r>
      <w:r w:rsidR="001D141F">
        <w:rPr>
          <w:szCs w:val="20"/>
        </w:rPr>
        <w:t xml:space="preserve"> przedmiotu umowy</w:t>
      </w:r>
      <w:r w:rsidRPr="00936517">
        <w:rPr>
          <w:szCs w:val="20"/>
        </w:rPr>
        <w:t xml:space="preserve">, </w:t>
      </w:r>
    </w:p>
    <w:p w14:paraId="436A76D7" w14:textId="5FC0F9BB" w:rsidR="001D141F" w:rsidRDefault="00DA598F" w:rsidP="00936517">
      <w:pPr>
        <w:pStyle w:val="Akapitzlist"/>
        <w:numPr>
          <w:ilvl w:val="1"/>
          <w:numId w:val="2"/>
        </w:numPr>
        <w:jc w:val="both"/>
        <w:rPr>
          <w:szCs w:val="20"/>
        </w:rPr>
      </w:pPr>
      <w:r w:rsidRPr="00936517">
        <w:rPr>
          <w:szCs w:val="20"/>
        </w:rPr>
        <w:t>zakres czynności serwisowych wykonywanych w czasie przeglądów</w:t>
      </w:r>
      <w:r w:rsidR="001D141F">
        <w:rPr>
          <w:szCs w:val="20"/>
        </w:rPr>
        <w:t xml:space="preserve"> przedmiotu umowy</w:t>
      </w:r>
      <w:r w:rsidR="00EA1F5D">
        <w:rPr>
          <w:szCs w:val="20"/>
        </w:rPr>
        <w:t>.</w:t>
      </w:r>
    </w:p>
    <w:p w14:paraId="1771FDA9" w14:textId="297ECDD9" w:rsidR="00DB102F" w:rsidRPr="001D7D35" w:rsidRDefault="00DB102F" w:rsidP="005E02E6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  <w:t xml:space="preserve"> </w:t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  <w:t>§2</w:t>
      </w:r>
    </w:p>
    <w:p w14:paraId="0B1CFCFC" w14:textId="77777777" w:rsidR="00DB102F" w:rsidRPr="001D7D35" w:rsidRDefault="00E33554" w:rsidP="00996D89">
      <w:pPr>
        <w:numPr>
          <w:ilvl w:val="0"/>
          <w:numId w:val="5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Wartość </w:t>
      </w:r>
      <w:r w:rsidR="00DB102F" w:rsidRPr="001D7D35">
        <w:rPr>
          <w:rFonts w:ascii="Times New Roman" w:hAnsi="Times New Roman" w:cs="Times New Roman"/>
          <w:sz w:val="24"/>
        </w:rPr>
        <w:t>netto umowy wynosi: ………………</w:t>
      </w:r>
      <w:r w:rsidRPr="001D7D35">
        <w:rPr>
          <w:rFonts w:ascii="Times New Roman" w:hAnsi="Times New Roman" w:cs="Times New Roman"/>
          <w:sz w:val="24"/>
        </w:rPr>
        <w:t>…….. zł (słownie: …………………</w:t>
      </w:r>
      <w:r w:rsidR="00DB102F" w:rsidRPr="001D7D35">
        <w:rPr>
          <w:rFonts w:ascii="Times New Roman" w:hAnsi="Times New Roman" w:cs="Times New Roman"/>
          <w:sz w:val="24"/>
        </w:rPr>
        <w:t>….).</w:t>
      </w:r>
    </w:p>
    <w:p w14:paraId="7222190C" w14:textId="77777777" w:rsidR="00DB102F" w:rsidRPr="001D7D35" w:rsidRDefault="00DB102F" w:rsidP="00DB102F">
      <w:pPr>
        <w:ind w:left="36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Kwota podatku VAT wynosi: ………………………. zł (słownie: ……………………).</w:t>
      </w:r>
    </w:p>
    <w:p w14:paraId="2127E8D5" w14:textId="77777777" w:rsidR="00DB102F" w:rsidRPr="001D7D35" w:rsidRDefault="00E33554" w:rsidP="00DB102F">
      <w:pPr>
        <w:ind w:left="36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Wartość brutto </w:t>
      </w:r>
      <w:r w:rsidR="00D51326" w:rsidRPr="001D7D35">
        <w:rPr>
          <w:rFonts w:ascii="Times New Roman" w:hAnsi="Times New Roman" w:cs="Times New Roman"/>
          <w:sz w:val="24"/>
        </w:rPr>
        <w:t xml:space="preserve">umowy </w:t>
      </w:r>
      <w:r w:rsidRPr="001D7D35">
        <w:rPr>
          <w:rFonts w:ascii="Times New Roman" w:hAnsi="Times New Roman" w:cs="Times New Roman"/>
          <w:sz w:val="24"/>
        </w:rPr>
        <w:t>wynosi: ………………</w:t>
      </w:r>
      <w:r w:rsidR="00DB102F" w:rsidRPr="001D7D35">
        <w:rPr>
          <w:rFonts w:ascii="Times New Roman" w:hAnsi="Times New Roman" w:cs="Times New Roman"/>
          <w:sz w:val="24"/>
        </w:rPr>
        <w:t>.. zł (słownie: ………………………).</w:t>
      </w:r>
    </w:p>
    <w:p w14:paraId="7AFDD285" w14:textId="5C77A7C9" w:rsidR="00A02D19" w:rsidRDefault="00A02D19" w:rsidP="00A02D19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</w:pPr>
      <w:r w:rsidRPr="00F827C5">
        <w:t>Cena brutto zamówienia zawiera wszystkie koszty związane z dostawą w tym koszty zakupu, podatek VAT, opakowanie, transport do siedziby Zamawiającego, ubezpieczenie</w:t>
      </w:r>
      <w:r>
        <w:t>, załadunek, rozładunek, montaż</w:t>
      </w:r>
      <w:r w:rsidRPr="00F827C5">
        <w:t>,</w:t>
      </w:r>
      <w:r>
        <w:t xml:space="preserve"> uruchomienie, </w:t>
      </w:r>
      <w:r w:rsidRPr="00F827C5">
        <w:t>sz</w:t>
      </w:r>
      <w:r>
        <w:t xml:space="preserve">kolenie personelu zamawiającego, przeglądy oraz naprawy gwarancyjne i inne </w:t>
      </w:r>
      <w:r w:rsidR="008F0C20">
        <w:t xml:space="preserve">czynności </w:t>
      </w:r>
      <w:r>
        <w:t>wymienione w załączniku nr 1 do niniejszej umowy.</w:t>
      </w:r>
    </w:p>
    <w:p w14:paraId="6B87E4C4" w14:textId="01D59232" w:rsidR="002E2B3E" w:rsidRPr="00F1367D" w:rsidRDefault="002E2B3E" w:rsidP="002E2B3E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b/>
        </w:rPr>
      </w:pPr>
      <w:r w:rsidRPr="00F1367D">
        <w:lastRenderedPageBreak/>
        <w:t>Wykonawca zobowiązuje się do zachowania stałości cen na przedmiot</w:t>
      </w:r>
      <w:r>
        <w:t xml:space="preserve"> umowy </w:t>
      </w:r>
      <w:r w:rsidRPr="00F1367D">
        <w:t xml:space="preserve"> objęty przez okres obowiązywania umowy, za wyjątkiem niezależnej od Wykonawcy zmiany stawki podatku VAT.</w:t>
      </w:r>
    </w:p>
    <w:p w14:paraId="57601908" w14:textId="2B6CD8A2" w:rsidR="002E2B3E" w:rsidRPr="00F1367D" w:rsidRDefault="002E2B3E" w:rsidP="002E2B3E">
      <w:pPr>
        <w:pStyle w:val="Akapitzlist"/>
        <w:numPr>
          <w:ilvl w:val="0"/>
          <w:numId w:val="5"/>
        </w:numPr>
        <w:jc w:val="both"/>
      </w:pPr>
      <w:r w:rsidRPr="00F1367D">
        <w:t>W przypadku zmian przepisów dotyczących wysokości podatku VAT w czasie obowiązywania niniejszej umowy cen</w:t>
      </w:r>
      <w:r>
        <w:t>a</w:t>
      </w:r>
      <w:r w:rsidRPr="00F1367D">
        <w:t xml:space="preserve"> ulegn</w:t>
      </w:r>
      <w:r>
        <w:t>ie</w:t>
      </w:r>
      <w:r w:rsidRPr="00F1367D">
        <w:t xml:space="preserve"> zmianie stosownie do tych przepisów, przy czym zmianie ulegnie wyłącznie cena brutto, cena netto pozostaje bez zmian.</w:t>
      </w:r>
    </w:p>
    <w:p w14:paraId="1CAD1C0E" w14:textId="16688EF1" w:rsidR="002E2B3E" w:rsidRPr="00F1367D" w:rsidRDefault="002E2B3E" w:rsidP="002E2B3E">
      <w:pPr>
        <w:pStyle w:val="Akapitzlist"/>
        <w:numPr>
          <w:ilvl w:val="0"/>
          <w:numId w:val="5"/>
        </w:numPr>
        <w:jc w:val="both"/>
      </w:pPr>
      <w:r w:rsidRPr="00F1367D">
        <w:t xml:space="preserve">Zmiana, o której mowa w pkt </w:t>
      </w:r>
      <w:r>
        <w:t xml:space="preserve">4 </w:t>
      </w:r>
      <w:r w:rsidRPr="00F1367D">
        <w:t>nastąpi z mocy prawa i obowiązuje od dnia wejścia w życie odpowiednich przepisów.</w:t>
      </w:r>
    </w:p>
    <w:p w14:paraId="32CA1655" w14:textId="1B076342" w:rsidR="00996D89" w:rsidRDefault="002E2B3E" w:rsidP="00EC12D6">
      <w:pPr>
        <w:pStyle w:val="Akapitzlist"/>
        <w:ind w:left="360"/>
        <w:jc w:val="both"/>
      </w:pPr>
      <w:r w:rsidRPr="00F1367D">
        <w:t>Wykonawca ma obowiązek poinformować w formie pisemnej Zamawiającego – osob</w:t>
      </w:r>
      <w:r>
        <w:t xml:space="preserve">y </w:t>
      </w:r>
      <w:r w:rsidRPr="00F1367D">
        <w:t>odpowiedzialn</w:t>
      </w:r>
      <w:r>
        <w:t>e</w:t>
      </w:r>
      <w:r w:rsidRPr="00F1367D">
        <w:t xml:space="preserve"> za realizację umowy</w:t>
      </w:r>
      <w:r>
        <w:t xml:space="preserve"> (</w:t>
      </w:r>
      <w:r>
        <w:rPr>
          <w:szCs w:val="20"/>
        </w:rPr>
        <w:t>§ 3 ust. 9)</w:t>
      </w:r>
      <w:r w:rsidRPr="00F1367D">
        <w:t xml:space="preserve"> - o zmianie stawki podatku VAT.</w:t>
      </w:r>
    </w:p>
    <w:p w14:paraId="0577A070" w14:textId="77777777" w:rsidR="00EC12D6" w:rsidRPr="00EC12D6" w:rsidRDefault="00EC12D6" w:rsidP="00EC12D6">
      <w:pPr>
        <w:pStyle w:val="Akapitzlist"/>
        <w:ind w:left="360"/>
        <w:jc w:val="both"/>
      </w:pPr>
    </w:p>
    <w:p w14:paraId="0DC78716" w14:textId="77777777" w:rsidR="00DB102F" w:rsidRPr="001D7D35" w:rsidRDefault="00DB102F" w:rsidP="00DB102F">
      <w:pPr>
        <w:ind w:left="3540" w:firstLine="70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§3</w:t>
      </w:r>
    </w:p>
    <w:p w14:paraId="29C1A3C3" w14:textId="7E3EB986" w:rsidR="00E501B5" w:rsidRPr="002E2B3E" w:rsidRDefault="004B7D7F" w:rsidP="002E2B3E">
      <w:pPr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2E2B3E">
        <w:rPr>
          <w:rFonts w:ascii="Times New Roman" w:hAnsi="Times New Roman" w:cs="Times New Roman"/>
          <w:sz w:val="24"/>
        </w:rPr>
        <w:t>Realizacja przedmiotu zamówienia nastąpi</w:t>
      </w:r>
      <w:r w:rsidR="002E2B3E" w:rsidRPr="002E2B3E">
        <w:rPr>
          <w:rFonts w:ascii="Times New Roman" w:hAnsi="Times New Roman" w:cs="Times New Roman"/>
          <w:sz w:val="24"/>
        </w:rPr>
        <w:t xml:space="preserve"> </w:t>
      </w:r>
      <w:r w:rsidR="00E501B5" w:rsidRPr="002E2B3E">
        <w:rPr>
          <w:rFonts w:ascii="Times New Roman" w:hAnsi="Times New Roman" w:cs="Times New Roman"/>
          <w:color w:val="000000"/>
          <w:sz w:val="24"/>
        </w:rPr>
        <w:t xml:space="preserve">w ciągu </w:t>
      </w:r>
      <w:r w:rsidR="002E2B3E">
        <w:rPr>
          <w:rFonts w:ascii="Times New Roman" w:hAnsi="Times New Roman" w:cs="Times New Roman"/>
          <w:b/>
          <w:color w:val="000000"/>
          <w:sz w:val="24"/>
        </w:rPr>
        <w:t>1</w:t>
      </w:r>
      <w:r w:rsidR="00C26B07">
        <w:rPr>
          <w:rFonts w:ascii="Times New Roman" w:hAnsi="Times New Roman" w:cs="Times New Roman"/>
          <w:b/>
          <w:color w:val="000000"/>
          <w:sz w:val="24"/>
        </w:rPr>
        <w:t>2</w:t>
      </w:r>
      <w:r w:rsidR="00E501B5" w:rsidRPr="002E2B3E">
        <w:rPr>
          <w:rFonts w:ascii="Times New Roman" w:hAnsi="Times New Roman" w:cs="Times New Roman"/>
          <w:b/>
          <w:color w:val="000000"/>
          <w:sz w:val="24"/>
        </w:rPr>
        <w:t xml:space="preserve"> tygodni</w:t>
      </w:r>
      <w:r w:rsidR="00E501B5" w:rsidRPr="002E2B3E">
        <w:rPr>
          <w:rFonts w:ascii="Times New Roman" w:hAnsi="Times New Roman" w:cs="Times New Roman"/>
          <w:color w:val="000000"/>
          <w:sz w:val="24"/>
        </w:rPr>
        <w:t xml:space="preserve"> </w:t>
      </w:r>
      <w:r w:rsidR="00C2796F">
        <w:rPr>
          <w:rFonts w:ascii="Times New Roman" w:hAnsi="Times New Roman" w:cs="Times New Roman"/>
          <w:color w:val="000000"/>
          <w:sz w:val="24"/>
        </w:rPr>
        <w:t>od dnia………</w:t>
      </w:r>
    </w:p>
    <w:p w14:paraId="04B43261" w14:textId="0DBBB6B0" w:rsidR="00B3452C" w:rsidRPr="001D7D35" w:rsidRDefault="00DB102F" w:rsidP="00E501B5">
      <w:pPr>
        <w:suppressAutoHyphens w:val="0"/>
        <w:ind w:left="36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Wykonawca zobowiązuje się poinformować Zamawiającego - osob</w:t>
      </w:r>
      <w:r w:rsidR="002E2B3E">
        <w:rPr>
          <w:rFonts w:ascii="Times New Roman" w:hAnsi="Times New Roman" w:cs="Times New Roman"/>
          <w:sz w:val="24"/>
        </w:rPr>
        <w:t>y</w:t>
      </w:r>
      <w:r w:rsidRPr="001D7D35">
        <w:rPr>
          <w:rFonts w:ascii="Times New Roman" w:hAnsi="Times New Roman" w:cs="Times New Roman"/>
          <w:sz w:val="24"/>
        </w:rPr>
        <w:t xml:space="preserve"> odpowiedzialn</w:t>
      </w:r>
      <w:r w:rsidR="002E2B3E">
        <w:rPr>
          <w:rFonts w:ascii="Times New Roman" w:hAnsi="Times New Roman" w:cs="Times New Roman"/>
          <w:sz w:val="24"/>
        </w:rPr>
        <w:t>e</w:t>
      </w:r>
      <w:r w:rsidRPr="001D7D35">
        <w:rPr>
          <w:rFonts w:ascii="Times New Roman" w:hAnsi="Times New Roman" w:cs="Times New Roman"/>
          <w:sz w:val="24"/>
        </w:rPr>
        <w:t xml:space="preserve"> za realizację umowy o terminie dostawy z </w:t>
      </w:r>
      <w:r w:rsidRPr="00466072">
        <w:rPr>
          <w:rFonts w:ascii="Times New Roman" w:hAnsi="Times New Roman" w:cs="Times New Roman"/>
          <w:sz w:val="24"/>
        </w:rPr>
        <w:t>co</w:t>
      </w:r>
      <w:r w:rsidR="002E2B3E" w:rsidRPr="00466072">
        <w:rPr>
          <w:rFonts w:ascii="Times New Roman" w:hAnsi="Times New Roman" w:cs="Times New Roman"/>
          <w:sz w:val="24"/>
        </w:rPr>
        <w:t xml:space="preserve"> </w:t>
      </w:r>
      <w:r w:rsidRPr="00466072">
        <w:rPr>
          <w:rFonts w:ascii="Times New Roman" w:hAnsi="Times New Roman" w:cs="Times New Roman"/>
          <w:sz w:val="24"/>
        </w:rPr>
        <w:t>najmniej t</w:t>
      </w:r>
      <w:r w:rsidR="0036229A" w:rsidRPr="00466072">
        <w:rPr>
          <w:rFonts w:ascii="Times New Roman" w:hAnsi="Times New Roman" w:cs="Times New Roman"/>
          <w:sz w:val="24"/>
        </w:rPr>
        <w:t>y</w:t>
      </w:r>
      <w:r w:rsidR="00D82B89" w:rsidRPr="00466072">
        <w:rPr>
          <w:rFonts w:ascii="Times New Roman" w:hAnsi="Times New Roman" w:cs="Times New Roman"/>
          <w:sz w:val="24"/>
        </w:rPr>
        <w:t>go</w:t>
      </w:r>
      <w:r w:rsidR="0036229A" w:rsidRPr="00466072">
        <w:rPr>
          <w:rFonts w:ascii="Times New Roman" w:hAnsi="Times New Roman" w:cs="Times New Roman"/>
          <w:sz w:val="24"/>
        </w:rPr>
        <w:t>d</w:t>
      </w:r>
      <w:r w:rsidRPr="00466072">
        <w:rPr>
          <w:rFonts w:ascii="Times New Roman" w:hAnsi="Times New Roman" w:cs="Times New Roman"/>
          <w:sz w:val="24"/>
        </w:rPr>
        <w:t>niowym wyprzedzeniem.</w:t>
      </w:r>
    </w:p>
    <w:p w14:paraId="0FFD721B" w14:textId="77777777" w:rsidR="00DB102F" w:rsidRPr="001D7D35" w:rsidRDefault="00DB102F" w:rsidP="00996D89">
      <w:pPr>
        <w:numPr>
          <w:ilvl w:val="0"/>
          <w:numId w:val="4"/>
        </w:numPr>
        <w:suppressAutoHyphens w:val="0"/>
        <w:jc w:val="both"/>
        <w:rPr>
          <w:rFonts w:ascii="Times New Roman" w:hAnsi="Times New Roman" w:cs="Times New Roman"/>
          <w:b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Przekazanie przedmiotu umowy do używania nastąpi na podstawie protokołu zdawczo- odbiorczego, </w:t>
      </w:r>
      <w:r w:rsidR="00EA54B8" w:rsidRPr="001D7D35">
        <w:rPr>
          <w:rFonts w:ascii="Times New Roman" w:hAnsi="Times New Roman" w:cs="Times New Roman"/>
          <w:sz w:val="24"/>
        </w:rPr>
        <w:t xml:space="preserve">sporządzonego przez Zamawiającego oraz </w:t>
      </w:r>
      <w:r w:rsidR="00996D89" w:rsidRPr="001D7D35">
        <w:rPr>
          <w:rFonts w:ascii="Times New Roman" w:hAnsi="Times New Roman" w:cs="Times New Roman"/>
          <w:sz w:val="24"/>
        </w:rPr>
        <w:t>pod</w:t>
      </w:r>
      <w:r w:rsidRPr="001D7D35">
        <w:rPr>
          <w:rFonts w:ascii="Times New Roman" w:hAnsi="Times New Roman" w:cs="Times New Roman"/>
          <w:sz w:val="24"/>
        </w:rPr>
        <w:t>pisanego przez strony umowy lub ich u</w:t>
      </w:r>
      <w:r w:rsidR="003D0610" w:rsidRPr="001D7D35">
        <w:rPr>
          <w:rFonts w:ascii="Times New Roman" w:hAnsi="Times New Roman" w:cs="Times New Roman"/>
          <w:sz w:val="24"/>
        </w:rPr>
        <w:t>prawomocnionych przedstawicieli</w:t>
      </w:r>
      <w:r w:rsidRPr="001D7D35">
        <w:rPr>
          <w:rFonts w:ascii="Times New Roman" w:hAnsi="Times New Roman" w:cs="Times New Roman"/>
          <w:sz w:val="24"/>
        </w:rPr>
        <w:t>.</w:t>
      </w:r>
    </w:p>
    <w:p w14:paraId="090F3880" w14:textId="77777777" w:rsidR="00DB102F" w:rsidRPr="001D7D35" w:rsidRDefault="00DB102F" w:rsidP="00996D8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1D7D35">
        <w:t xml:space="preserve">Jeżeli w toku czynności odbioru stwierdzi się, że przedmiot umowy nie osiągnął </w:t>
      </w:r>
      <w:r w:rsidR="003D0610" w:rsidRPr="001D7D35">
        <w:t xml:space="preserve">gotowości do </w:t>
      </w:r>
      <w:r w:rsidR="0036229A" w:rsidRPr="001D7D35">
        <w:t>użytkowania</w:t>
      </w:r>
      <w:r w:rsidRPr="001D7D35">
        <w:t xml:space="preserve">, Zamawiający może odmówić dokonania odbioru i wyznaczyć </w:t>
      </w:r>
      <w:r w:rsidR="00ED2A61" w:rsidRPr="001D7D35">
        <w:t xml:space="preserve">nowy </w:t>
      </w:r>
      <w:r w:rsidRPr="001D7D35">
        <w:t>termin odbioru.</w:t>
      </w:r>
    </w:p>
    <w:p w14:paraId="27F72CF1" w14:textId="77777777" w:rsidR="00DB102F" w:rsidRPr="001D7D35" w:rsidRDefault="00DB102F" w:rsidP="00996D8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1D7D35">
        <w:t>Wykonawca odpowiada z tytułu uszkodzenia lub utraty przedmiotu umowy (w tym w czasie trwania transportu) aż do chwili potwierdzenia przez Zamawiającego odbioru przedmiotu umowy.</w:t>
      </w:r>
    </w:p>
    <w:p w14:paraId="5083D3FF" w14:textId="77777777" w:rsidR="00E501B5" w:rsidRPr="001D7D35" w:rsidRDefault="00DB102F" w:rsidP="00996D8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1D7D35">
        <w:t>Zamawiający zapewni warunki organizacyjne umożliwiające dostęp pracownikom Wykonawcy do pomieszczeń Zamawiającego w zakresie niezbędnym do wykonania niniejszej umowy.</w:t>
      </w:r>
    </w:p>
    <w:p w14:paraId="6C68AB2F" w14:textId="1AB1B887" w:rsidR="00671A0E" w:rsidRPr="001D7D35" w:rsidRDefault="00E501B5" w:rsidP="00996D8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1D7D35">
        <w:t xml:space="preserve">Wykonawca zobowiązuje się zrealizować przedmiot umowy zgodnie </w:t>
      </w:r>
      <w:r w:rsidR="00773530" w:rsidRPr="001D7D35">
        <w:t>z</w:t>
      </w:r>
      <w:r w:rsidRPr="001D7D35">
        <w:t xml:space="preserve">e Specyfikacją Warunków Zamówienia oraz złożoną przez </w:t>
      </w:r>
      <w:r w:rsidR="005360E4">
        <w:t>W</w:t>
      </w:r>
      <w:r w:rsidRPr="001D7D35">
        <w:t>ykonawcę ofertą</w:t>
      </w:r>
      <w:r w:rsidR="00671A0E" w:rsidRPr="001D7D35">
        <w:t>.</w:t>
      </w:r>
    </w:p>
    <w:p w14:paraId="067C2A35" w14:textId="77777777" w:rsidR="00671A0E" w:rsidRPr="001D7D35" w:rsidRDefault="00671A0E" w:rsidP="00996D8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1D7D35">
        <w:t>Wykonawca oświadcza, że znane mu są wszystkie warunki wykonania umowy.</w:t>
      </w:r>
    </w:p>
    <w:p w14:paraId="646BD7BE" w14:textId="77777777" w:rsidR="00671A0E" w:rsidRPr="001D7D35" w:rsidRDefault="00671A0E" w:rsidP="00996D8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1D7D35">
        <w:t>Wykonawca oświadcza, że:</w:t>
      </w:r>
    </w:p>
    <w:p w14:paraId="18407F79" w14:textId="77777777" w:rsidR="00DB102F" w:rsidRPr="001D7D35" w:rsidRDefault="00671A0E" w:rsidP="00996D89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1D7D35">
        <w:t>jest w pełni uprawnionym do zawarcia umowy,</w:t>
      </w:r>
    </w:p>
    <w:p w14:paraId="7D670A90" w14:textId="77777777" w:rsidR="00671A0E" w:rsidRPr="001D7D35" w:rsidRDefault="00671A0E" w:rsidP="00996D89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1D7D35">
        <w:t>posiada środki finansowe, a także sprzęt i doświadczenie niezbędne do wykonania przedmiotu umowy,</w:t>
      </w:r>
    </w:p>
    <w:p w14:paraId="750D2CB2" w14:textId="77777777" w:rsidR="00671A0E" w:rsidRPr="001D7D35" w:rsidRDefault="00671A0E" w:rsidP="00996D89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1D7D35">
        <w:t>wykona przedmiot umowy z najwyższą starannością oraz według najwyższych profesjonalnych standardów.</w:t>
      </w:r>
    </w:p>
    <w:p w14:paraId="1578A892" w14:textId="22F4018D" w:rsidR="00DB102F" w:rsidRPr="001C447E" w:rsidRDefault="00DB102F" w:rsidP="00996D8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bCs/>
        </w:rPr>
      </w:pPr>
      <w:r w:rsidRPr="001D7D35">
        <w:t xml:space="preserve">Osobą odpowiedzialną za należyte wykonanie niniejszej umowy po stronie Zamawiającego jest </w:t>
      </w:r>
      <w:r w:rsidR="002E2B3E">
        <w:t>p. Maria Łuniewska</w:t>
      </w:r>
      <w:r w:rsidR="00671A0E" w:rsidRPr="001D7D35">
        <w:rPr>
          <w:b/>
        </w:rPr>
        <w:t xml:space="preserve"> </w:t>
      </w:r>
      <w:r w:rsidR="000A792D" w:rsidRPr="001D7D35">
        <w:rPr>
          <w:b/>
        </w:rPr>
        <w:t xml:space="preserve">– </w:t>
      </w:r>
      <w:r w:rsidR="000A792D" w:rsidRPr="001C447E">
        <w:rPr>
          <w:bCs/>
        </w:rPr>
        <w:t>numer telefonu: 18 263 3</w:t>
      </w:r>
      <w:r w:rsidR="00671A0E" w:rsidRPr="001C447E">
        <w:rPr>
          <w:bCs/>
        </w:rPr>
        <w:t>0</w:t>
      </w:r>
      <w:r w:rsidR="000A792D" w:rsidRPr="001C447E">
        <w:rPr>
          <w:bCs/>
        </w:rPr>
        <w:t xml:space="preserve"> </w:t>
      </w:r>
      <w:r w:rsidR="00671A0E" w:rsidRPr="001C447E">
        <w:rPr>
          <w:bCs/>
        </w:rPr>
        <w:t>9</w:t>
      </w:r>
      <w:r w:rsidR="002E2B3E" w:rsidRPr="001C447E">
        <w:rPr>
          <w:bCs/>
        </w:rPr>
        <w:t>0, p. Maciej Kuliński – numer telefonu: 18 263 30 91.</w:t>
      </w:r>
    </w:p>
    <w:p w14:paraId="50E79EE9" w14:textId="77777777" w:rsidR="00DB102F" w:rsidRPr="001D7D35" w:rsidRDefault="00DB102F" w:rsidP="00996D89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1D7D35">
        <w:t>Osobą odpowiedzialną za realizację zamówienia ze strony Wykonawcy jest: ……………………… - numer telefonu: ………………..</w:t>
      </w:r>
      <w:r w:rsidR="00671A0E" w:rsidRPr="001D7D35">
        <w:t>, adres e-mail: ………………..</w:t>
      </w:r>
    </w:p>
    <w:p w14:paraId="60C8417C" w14:textId="77777777" w:rsidR="00DB102F" w:rsidRPr="001D7D35" w:rsidRDefault="00DB102F" w:rsidP="00DB102F">
      <w:pPr>
        <w:ind w:left="36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</w:p>
    <w:p w14:paraId="7D852103" w14:textId="77777777" w:rsidR="00DB102F" w:rsidRPr="001D7D35" w:rsidRDefault="00DB102F" w:rsidP="00DB102F">
      <w:pPr>
        <w:ind w:left="3900" w:firstLine="34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§4</w:t>
      </w:r>
    </w:p>
    <w:p w14:paraId="775070AA" w14:textId="0897EF00" w:rsidR="00DB102F" w:rsidRPr="001D7D35" w:rsidRDefault="00DB102F" w:rsidP="00996D89">
      <w:pPr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Wykonawca zobowiązuje się dostarczyć przedmiot umowy wyłącznie fabrycznie nowy, kompletny i wolny od wad</w:t>
      </w:r>
      <w:r w:rsidR="00D81464" w:rsidRPr="001D7D35">
        <w:rPr>
          <w:rFonts w:ascii="Times New Roman" w:hAnsi="Times New Roman" w:cs="Times New Roman"/>
          <w:sz w:val="24"/>
        </w:rPr>
        <w:t xml:space="preserve">, wyprodukowany </w:t>
      </w:r>
      <w:r w:rsidR="00465E17" w:rsidRPr="001D7D35">
        <w:rPr>
          <w:rFonts w:ascii="Times New Roman" w:hAnsi="Times New Roman" w:cs="Times New Roman"/>
          <w:sz w:val="24"/>
        </w:rPr>
        <w:t xml:space="preserve">nie wcześniej niż w </w:t>
      </w:r>
      <w:r w:rsidR="00D81464" w:rsidRPr="001D7D35">
        <w:rPr>
          <w:rFonts w:ascii="Times New Roman" w:hAnsi="Times New Roman" w:cs="Times New Roman"/>
          <w:sz w:val="24"/>
        </w:rPr>
        <w:t xml:space="preserve"> </w:t>
      </w:r>
      <w:r w:rsidR="00D81464" w:rsidRPr="001D7D35">
        <w:rPr>
          <w:rFonts w:ascii="Times New Roman" w:hAnsi="Times New Roman" w:cs="Times New Roman"/>
          <w:b/>
          <w:sz w:val="24"/>
        </w:rPr>
        <w:t>20</w:t>
      </w:r>
      <w:r w:rsidR="001E7F52" w:rsidRPr="001D7D35">
        <w:rPr>
          <w:rFonts w:ascii="Times New Roman" w:hAnsi="Times New Roman" w:cs="Times New Roman"/>
          <w:b/>
          <w:sz w:val="24"/>
        </w:rPr>
        <w:t>2</w:t>
      </w:r>
      <w:r w:rsidR="00C26B07">
        <w:rPr>
          <w:rFonts w:ascii="Times New Roman" w:hAnsi="Times New Roman" w:cs="Times New Roman"/>
          <w:b/>
          <w:sz w:val="24"/>
        </w:rPr>
        <w:t>3</w:t>
      </w:r>
      <w:r w:rsidR="00D81464" w:rsidRPr="001D7D35">
        <w:rPr>
          <w:rFonts w:ascii="Times New Roman" w:hAnsi="Times New Roman" w:cs="Times New Roman"/>
          <w:sz w:val="24"/>
        </w:rPr>
        <w:t xml:space="preserve"> roku</w:t>
      </w:r>
      <w:r w:rsidR="000430F1" w:rsidRPr="001D7D35">
        <w:rPr>
          <w:rFonts w:ascii="Times New Roman" w:hAnsi="Times New Roman" w:cs="Times New Roman"/>
          <w:sz w:val="24"/>
        </w:rPr>
        <w:t>.</w:t>
      </w:r>
    </w:p>
    <w:p w14:paraId="63FF1E45" w14:textId="0CD42359" w:rsidR="00656270" w:rsidRPr="001D7D35" w:rsidRDefault="00DB102F" w:rsidP="00996D89">
      <w:pPr>
        <w:numPr>
          <w:ilvl w:val="0"/>
          <w:numId w:val="6"/>
        </w:numPr>
        <w:suppressAutoHyphens w:val="0"/>
        <w:jc w:val="both"/>
        <w:rPr>
          <w:rFonts w:ascii="Times New Roman" w:hAnsi="Times New Roman" w:cs="Times New Roman"/>
          <w:b/>
          <w:sz w:val="24"/>
        </w:rPr>
      </w:pPr>
      <w:r w:rsidRPr="001D7D35">
        <w:rPr>
          <w:rFonts w:ascii="Times New Roman" w:hAnsi="Times New Roman" w:cs="Times New Roman"/>
          <w:sz w:val="24"/>
        </w:rPr>
        <w:t>Wykonawca udziela Zamawiającemu gwarancji na</w:t>
      </w:r>
      <w:r w:rsidR="00392278" w:rsidRPr="001D7D35">
        <w:rPr>
          <w:rFonts w:ascii="Times New Roman" w:hAnsi="Times New Roman" w:cs="Times New Roman"/>
          <w:sz w:val="24"/>
        </w:rPr>
        <w:t xml:space="preserve"> przedmiot umowy</w:t>
      </w:r>
      <w:r w:rsidR="00252681" w:rsidRPr="001D7D35">
        <w:rPr>
          <w:rFonts w:ascii="Times New Roman" w:hAnsi="Times New Roman" w:cs="Times New Roman"/>
          <w:b/>
          <w:sz w:val="24"/>
        </w:rPr>
        <w:t xml:space="preserve"> </w:t>
      </w:r>
      <w:r w:rsidRPr="001D7D35">
        <w:rPr>
          <w:rFonts w:ascii="Times New Roman" w:hAnsi="Times New Roman" w:cs="Times New Roman"/>
          <w:b/>
          <w:sz w:val="24"/>
        </w:rPr>
        <w:t>na</w:t>
      </w:r>
      <w:r w:rsidR="000A792D" w:rsidRPr="001D7D35">
        <w:rPr>
          <w:rFonts w:ascii="Times New Roman" w:hAnsi="Times New Roman" w:cs="Times New Roman"/>
          <w:b/>
          <w:sz w:val="24"/>
        </w:rPr>
        <w:t xml:space="preserve"> okres</w:t>
      </w:r>
      <w:r w:rsidR="00C26B07">
        <w:rPr>
          <w:rFonts w:ascii="Times New Roman" w:hAnsi="Times New Roman" w:cs="Times New Roman"/>
          <w:b/>
          <w:sz w:val="24"/>
        </w:rPr>
        <w:t xml:space="preserve"> 60 </w:t>
      </w:r>
      <w:r w:rsidR="001E7F52" w:rsidRPr="001D7D35">
        <w:rPr>
          <w:rFonts w:ascii="Times New Roman" w:hAnsi="Times New Roman" w:cs="Times New Roman"/>
          <w:b/>
          <w:sz w:val="24"/>
        </w:rPr>
        <w:t>m</w:t>
      </w:r>
      <w:r w:rsidR="000A792D" w:rsidRPr="001D7D35">
        <w:rPr>
          <w:rFonts w:ascii="Times New Roman" w:hAnsi="Times New Roman" w:cs="Times New Roman"/>
          <w:b/>
          <w:sz w:val="24"/>
        </w:rPr>
        <w:t>iesięcy</w:t>
      </w:r>
      <w:r w:rsidR="001E7F52" w:rsidRPr="001D7D35">
        <w:rPr>
          <w:rFonts w:ascii="Times New Roman" w:hAnsi="Times New Roman" w:cs="Times New Roman"/>
          <w:b/>
          <w:sz w:val="24"/>
        </w:rPr>
        <w:t xml:space="preserve">, </w:t>
      </w:r>
      <w:r w:rsidR="001E7F52" w:rsidRPr="001D7D35">
        <w:rPr>
          <w:rFonts w:ascii="Times New Roman" w:hAnsi="Times New Roman" w:cs="Times New Roman"/>
          <w:sz w:val="24"/>
        </w:rPr>
        <w:t>na warunkach zawartych w załącz</w:t>
      </w:r>
      <w:r w:rsidR="00996D89" w:rsidRPr="001D7D35">
        <w:rPr>
          <w:rFonts w:ascii="Times New Roman" w:hAnsi="Times New Roman" w:cs="Times New Roman"/>
          <w:sz w:val="24"/>
        </w:rPr>
        <w:t xml:space="preserve">niku nr </w:t>
      </w:r>
      <w:r w:rsidR="00F85D0C">
        <w:rPr>
          <w:rFonts w:ascii="Times New Roman" w:hAnsi="Times New Roman" w:cs="Times New Roman"/>
          <w:sz w:val="24"/>
        </w:rPr>
        <w:t xml:space="preserve"> 1</w:t>
      </w:r>
      <w:r w:rsidR="00996D89" w:rsidRPr="001D7D35">
        <w:rPr>
          <w:rFonts w:ascii="Times New Roman" w:hAnsi="Times New Roman" w:cs="Times New Roman"/>
          <w:sz w:val="24"/>
        </w:rPr>
        <w:t xml:space="preserve"> do niniejszej umowy oraz wskazanych poniżej:</w:t>
      </w:r>
      <w:r w:rsidR="003D6E8A" w:rsidRPr="001D7D35">
        <w:rPr>
          <w:rFonts w:ascii="Times New Roman" w:hAnsi="Times New Roman" w:cs="Times New Roman"/>
          <w:sz w:val="24"/>
        </w:rPr>
        <w:t xml:space="preserve"> </w:t>
      </w:r>
    </w:p>
    <w:p w14:paraId="4D39284A" w14:textId="77777777" w:rsidR="00996D89" w:rsidRPr="001D7D35" w:rsidRDefault="0000313B" w:rsidP="00996D89">
      <w:pPr>
        <w:pStyle w:val="Akapitzlist"/>
        <w:numPr>
          <w:ilvl w:val="0"/>
          <w:numId w:val="19"/>
        </w:numPr>
        <w:jc w:val="both"/>
        <w:rPr>
          <w:szCs w:val="20"/>
        </w:rPr>
      </w:pPr>
      <w:r w:rsidRPr="001D7D35">
        <w:rPr>
          <w:szCs w:val="20"/>
        </w:rPr>
        <w:lastRenderedPageBreak/>
        <w:t>Wykonawca w ramach gwarancji oferuje serwis bez wyłączeń,</w:t>
      </w:r>
    </w:p>
    <w:p w14:paraId="6270DF70" w14:textId="77777777" w:rsidR="008F0C20" w:rsidRPr="008F0C20" w:rsidRDefault="0000313B" w:rsidP="00996D89">
      <w:pPr>
        <w:pStyle w:val="Akapitzlist"/>
        <w:numPr>
          <w:ilvl w:val="0"/>
          <w:numId w:val="19"/>
        </w:numPr>
        <w:jc w:val="both"/>
        <w:rPr>
          <w:szCs w:val="20"/>
        </w:rPr>
      </w:pPr>
      <w:r w:rsidRPr="008F0C20">
        <w:rPr>
          <w:szCs w:val="20"/>
        </w:rPr>
        <w:t>W trakcie i w ramach gwarancji Wykonawca zobowiązuje się do wykonywania regularnych przeglądów okresowych wykonywanych zgodnie z instrukcjami i zaleceniami producenta</w:t>
      </w:r>
      <w:r w:rsidR="008F0C20" w:rsidRPr="008F0C20">
        <w:rPr>
          <w:szCs w:val="20"/>
        </w:rPr>
        <w:t>.</w:t>
      </w:r>
    </w:p>
    <w:p w14:paraId="24CB75F4" w14:textId="166A3FD6" w:rsidR="00996D89" w:rsidRPr="008F0C20" w:rsidRDefault="0000313B" w:rsidP="008F0C20">
      <w:pPr>
        <w:pStyle w:val="Akapitzlist"/>
        <w:jc w:val="both"/>
        <w:rPr>
          <w:szCs w:val="20"/>
        </w:rPr>
      </w:pPr>
      <w:r w:rsidRPr="008F0C20">
        <w:rPr>
          <w:szCs w:val="20"/>
        </w:rPr>
        <w:t xml:space="preserve">Terminy przeglądów </w:t>
      </w:r>
      <w:r w:rsidR="008F0C20" w:rsidRPr="008F0C20">
        <w:rPr>
          <w:szCs w:val="20"/>
        </w:rPr>
        <w:t>będą</w:t>
      </w:r>
      <w:r w:rsidR="008F0C20">
        <w:rPr>
          <w:szCs w:val="20"/>
        </w:rPr>
        <w:t xml:space="preserve"> </w:t>
      </w:r>
      <w:r w:rsidRPr="008F0C20">
        <w:rPr>
          <w:szCs w:val="20"/>
        </w:rPr>
        <w:t>uzgadniane z Zamawiającym – min. 10 dni roboczych przed dniem ustalonym w paszporcie technicznym jako termin następnego przeglądu. Za terminowość wykonania przeglądów odpowiada Wykonawca.</w:t>
      </w:r>
    </w:p>
    <w:p w14:paraId="2C78C7AA" w14:textId="5E50087D" w:rsidR="00996D89" w:rsidRPr="008F0C20" w:rsidRDefault="0000313B" w:rsidP="00996D89">
      <w:pPr>
        <w:pStyle w:val="Akapitzlist"/>
        <w:numPr>
          <w:ilvl w:val="0"/>
          <w:numId w:val="19"/>
        </w:numPr>
        <w:jc w:val="both"/>
        <w:rPr>
          <w:szCs w:val="20"/>
        </w:rPr>
      </w:pPr>
      <w:r w:rsidRPr="008F0C20">
        <w:rPr>
          <w:szCs w:val="20"/>
        </w:rPr>
        <w:t xml:space="preserve">Przed zakończeniem okresu gwarancji Wykonawca zobowiązany jest przeprowadzić przegląd techniczny przedmiotu umowy, kończący okres gwarancji i potwierdzić sprawność </w:t>
      </w:r>
      <w:r w:rsidR="00EC12D6">
        <w:rPr>
          <w:szCs w:val="20"/>
        </w:rPr>
        <w:t xml:space="preserve">przedmiotu umowy, </w:t>
      </w:r>
      <w:r w:rsidRPr="008F0C20">
        <w:rPr>
          <w:szCs w:val="20"/>
        </w:rPr>
        <w:t>wpisem do paszportu technicznego, na swój koszt</w:t>
      </w:r>
      <w:r w:rsidR="008F0C20" w:rsidRPr="008F0C20">
        <w:rPr>
          <w:szCs w:val="20"/>
        </w:rPr>
        <w:t>.</w:t>
      </w:r>
    </w:p>
    <w:p w14:paraId="30909D2D" w14:textId="77777777" w:rsidR="00996D89" w:rsidRPr="008F0C20" w:rsidRDefault="0000313B" w:rsidP="00996D89">
      <w:pPr>
        <w:pStyle w:val="Akapitzlist"/>
        <w:numPr>
          <w:ilvl w:val="0"/>
          <w:numId w:val="19"/>
        </w:numPr>
        <w:jc w:val="both"/>
        <w:rPr>
          <w:szCs w:val="20"/>
        </w:rPr>
      </w:pPr>
      <w:r w:rsidRPr="008F0C20">
        <w:rPr>
          <w:szCs w:val="20"/>
        </w:rPr>
        <w:t>Wszelkie koszty związane z naprawami oraz przeglądami gwarancyjnymi w okresie gwarancji ponosi Wykonawca,</w:t>
      </w:r>
    </w:p>
    <w:p w14:paraId="36EA87B6" w14:textId="77777777" w:rsidR="00996D89" w:rsidRPr="008F0C20" w:rsidRDefault="0000313B" w:rsidP="00996D89">
      <w:pPr>
        <w:pStyle w:val="Akapitzlist"/>
        <w:numPr>
          <w:ilvl w:val="0"/>
          <w:numId w:val="19"/>
        </w:numPr>
        <w:jc w:val="both"/>
        <w:rPr>
          <w:szCs w:val="20"/>
        </w:rPr>
      </w:pPr>
      <w:r w:rsidRPr="008F0C20">
        <w:rPr>
          <w:szCs w:val="20"/>
        </w:rPr>
        <w:t>Usługi gwarancyjne realizowane b</w:t>
      </w:r>
      <w:r w:rsidRPr="008F0C20">
        <w:rPr>
          <w:rFonts w:eastAsia="TimesNewRoman"/>
          <w:szCs w:val="20"/>
        </w:rPr>
        <w:t>ę</w:t>
      </w:r>
      <w:r w:rsidRPr="008F0C20">
        <w:rPr>
          <w:szCs w:val="20"/>
        </w:rPr>
        <w:t>d</w:t>
      </w:r>
      <w:r w:rsidRPr="008F0C20">
        <w:rPr>
          <w:rFonts w:eastAsia="TimesNewRoman"/>
          <w:szCs w:val="20"/>
        </w:rPr>
        <w:t xml:space="preserve">ą </w:t>
      </w:r>
      <w:r w:rsidRPr="008F0C20">
        <w:rPr>
          <w:szCs w:val="20"/>
        </w:rPr>
        <w:t>w miejscu użytkowania przedmiotu umowy,</w:t>
      </w:r>
    </w:p>
    <w:p w14:paraId="5E652C14" w14:textId="1AA86523" w:rsidR="00996D89" w:rsidRPr="008F0C20" w:rsidRDefault="0000313B" w:rsidP="00996D89">
      <w:pPr>
        <w:pStyle w:val="Akapitzlist"/>
        <w:numPr>
          <w:ilvl w:val="0"/>
          <w:numId w:val="19"/>
        </w:numPr>
        <w:jc w:val="both"/>
        <w:rPr>
          <w:szCs w:val="20"/>
        </w:rPr>
      </w:pPr>
      <w:bookmarkStart w:id="0" w:name="_Hlk138833967"/>
      <w:r w:rsidRPr="008F0C20">
        <w:rPr>
          <w:szCs w:val="20"/>
        </w:rPr>
        <w:t>Zamawiający zgłasza Wykonawcy awarię telefonicznie na numer tel.…………………, poprzez adres e-mail ……………………………….  lub dedykowaną platformę serwisową – możliwość dokonywania zgłoszeń 24h na dobę, 7 dni w tygodniu</w:t>
      </w:r>
      <w:r w:rsidR="00307D92">
        <w:rPr>
          <w:szCs w:val="20"/>
        </w:rPr>
        <w:t>.</w:t>
      </w:r>
    </w:p>
    <w:bookmarkEnd w:id="0"/>
    <w:p w14:paraId="6FE55C98" w14:textId="1727DD78" w:rsidR="00996D89" w:rsidRDefault="0000313B" w:rsidP="00996D89">
      <w:pPr>
        <w:pStyle w:val="Akapitzlist"/>
        <w:numPr>
          <w:ilvl w:val="0"/>
          <w:numId w:val="19"/>
        </w:numPr>
        <w:jc w:val="both"/>
        <w:rPr>
          <w:szCs w:val="20"/>
        </w:rPr>
      </w:pPr>
      <w:r w:rsidRPr="001D7D35">
        <w:rPr>
          <w:szCs w:val="20"/>
        </w:rPr>
        <w:t xml:space="preserve">Wykonawca niezwłocznie odpowiada na zgłoszenie telefonicznie na nr </w:t>
      </w:r>
      <w:r w:rsidR="00F85D0C">
        <w:rPr>
          <w:szCs w:val="20"/>
        </w:rPr>
        <w:t>t</w:t>
      </w:r>
      <w:r w:rsidRPr="001D7D35">
        <w:rPr>
          <w:szCs w:val="20"/>
        </w:rPr>
        <w:t>el 18 263 30 9</w:t>
      </w:r>
      <w:r w:rsidR="00F85D0C">
        <w:rPr>
          <w:szCs w:val="20"/>
        </w:rPr>
        <w:t>0,91</w:t>
      </w:r>
      <w:r w:rsidRPr="001D7D35">
        <w:rPr>
          <w:szCs w:val="20"/>
        </w:rPr>
        <w:t xml:space="preserve"> lub adres e-mail</w:t>
      </w:r>
      <w:r w:rsidR="00F85D0C">
        <w:rPr>
          <w:szCs w:val="20"/>
        </w:rPr>
        <w:t>; m.luniewska</w:t>
      </w:r>
      <w:r w:rsidRPr="001D7D35">
        <w:rPr>
          <w:szCs w:val="20"/>
        </w:rPr>
        <w:t xml:space="preserve">@pszs.eu, jednak nie później jak do </w:t>
      </w:r>
      <w:r w:rsidR="00F85D0C">
        <w:rPr>
          <w:szCs w:val="20"/>
        </w:rPr>
        <w:t>2</w:t>
      </w:r>
      <w:r w:rsidRPr="001D7D35">
        <w:rPr>
          <w:szCs w:val="20"/>
        </w:rPr>
        <w:t>4 godzin od zgłoszenia awarii, informując Zamawiającego o terminie i sposobie usunięcia awarii</w:t>
      </w:r>
      <w:r w:rsidR="00F85D0C">
        <w:rPr>
          <w:szCs w:val="20"/>
        </w:rPr>
        <w:t>.</w:t>
      </w:r>
    </w:p>
    <w:p w14:paraId="6F680C13" w14:textId="77777777" w:rsidR="007B737F" w:rsidRPr="001D7D35" w:rsidRDefault="007B737F" w:rsidP="007B737F">
      <w:pPr>
        <w:pStyle w:val="Akapitzlist"/>
        <w:jc w:val="both"/>
        <w:rPr>
          <w:szCs w:val="20"/>
        </w:rPr>
      </w:pPr>
    </w:p>
    <w:p w14:paraId="19C19254" w14:textId="77777777" w:rsidR="00DB102F" w:rsidRPr="001D7D35" w:rsidRDefault="00DB102F" w:rsidP="00465E17">
      <w:pPr>
        <w:ind w:left="3540" w:firstLine="70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§</w:t>
      </w:r>
      <w:r w:rsidR="00F227F0" w:rsidRPr="001D7D35">
        <w:rPr>
          <w:rFonts w:ascii="Times New Roman" w:hAnsi="Times New Roman" w:cs="Times New Roman"/>
          <w:sz w:val="24"/>
        </w:rPr>
        <w:t>5</w:t>
      </w:r>
    </w:p>
    <w:p w14:paraId="3217714A" w14:textId="77777777" w:rsidR="00DB102F" w:rsidRPr="001D7D35" w:rsidRDefault="00DB102F" w:rsidP="00996D89">
      <w:pPr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W przypadku niewykonania lub nienależytego wykonania umowy Wykonawca zapłaci karę umowną w wysokości:</w:t>
      </w:r>
    </w:p>
    <w:p w14:paraId="4861F661" w14:textId="797C5442" w:rsidR="00F4456C" w:rsidRPr="001D7D35" w:rsidRDefault="00F4456C" w:rsidP="00996D89">
      <w:pPr>
        <w:pStyle w:val="Akapitzlist"/>
        <w:numPr>
          <w:ilvl w:val="0"/>
          <w:numId w:val="10"/>
        </w:numPr>
        <w:jc w:val="both"/>
      </w:pPr>
      <w:r w:rsidRPr="001D7D35">
        <w:rPr>
          <w:b/>
        </w:rPr>
        <w:t>0,5%</w:t>
      </w:r>
      <w:r w:rsidRPr="001D7D35">
        <w:t xml:space="preserve"> wartości brutto przedmiotu umowy za każdy dzień zwłoki w przypadku niezachowania termin</w:t>
      </w:r>
      <w:r w:rsidR="00F85D0C">
        <w:t>u</w:t>
      </w:r>
      <w:r w:rsidR="001E7F52" w:rsidRPr="001D7D35">
        <w:t xml:space="preserve"> wykonania umowy określonych w §3 ust. 1</w:t>
      </w:r>
      <w:r w:rsidRPr="001D7D35">
        <w:t xml:space="preserve">, </w:t>
      </w:r>
    </w:p>
    <w:p w14:paraId="7135C08D" w14:textId="77777777" w:rsidR="00F4456C" w:rsidRPr="001D7D35" w:rsidRDefault="00F4456C" w:rsidP="00996D89">
      <w:pPr>
        <w:pStyle w:val="Akapitzlist"/>
        <w:numPr>
          <w:ilvl w:val="0"/>
          <w:numId w:val="10"/>
        </w:numPr>
        <w:jc w:val="both"/>
      </w:pPr>
      <w:r w:rsidRPr="001D7D35">
        <w:rPr>
          <w:b/>
        </w:rPr>
        <w:t>10%</w:t>
      </w:r>
      <w:r w:rsidRPr="001D7D35">
        <w:t xml:space="preserve"> wartości brutto umowy w przypadku odstąpienia jednej ze </w:t>
      </w:r>
      <w:r w:rsidR="00252681" w:rsidRPr="001D7D35">
        <w:t>Stron od umowy z winy Wykonawcy</w:t>
      </w:r>
      <w:r w:rsidRPr="001D7D35">
        <w:t>,</w:t>
      </w:r>
    </w:p>
    <w:p w14:paraId="3628CED8" w14:textId="77777777" w:rsidR="001D0976" w:rsidRPr="001D7D35" w:rsidRDefault="00F4456C" w:rsidP="00996D89">
      <w:pPr>
        <w:pStyle w:val="Akapitzlist"/>
        <w:numPr>
          <w:ilvl w:val="0"/>
          <w:numId w:val="10"/>
        </w:numPr>
        <w:jc w:val="both"/>
      </w:pPr>
      <w:r w:rsidRPr="001D7D35">
        <w:rPr>
          <w:b/>
        </w:rPr>
        <w:t>0,15%</w:t>
      </w:r>
      <w:r w:rsidRPr="001D7D35">
        <w:t xml:space="preserve"> wartości brutto przedmiotu umowy, w przypadku</w:t>
      </w:r>
      <w:r w:rsidR="001D0976" w:rsidRPr="001D7D35">
        <w:t>:</w:t>
      </w:r>
    </w:p>
    <w:p w14:paraId="5694046B" w14:textId="77777777" w:rsidR="001D0976" w:rsidRPr="001D7D35" w:rsidRDefault="001D0976" w:rsidP="00996D89">
      <w:pPr>
        <w:pStyle w:val="Akapitzlist"/>
        <w:numPr>
          <w:ilvl w:val="0"/>
          <w:numId w:val="13"/>
        </w:numPr>
        <w:jc w:val="both"/>
      </w:pPr>
      <w:r w:rsidRPr="001D7D35">
        <w:t xml:space="preserve">niewykonania wymaganego gwarancyjnego przeglądu okresowego za każdy dzień </w:t>
      </w:r>
      <w:r w:rsidR="00CD78A0" w:rsidRPr="001D7D35">
        <w:t>zwłoki</w:t>
      </w:r>
      <w:r w:rsidRPr="001D7D35">
        <w:t>, licząc od daty wyznaczonej w paszporcie technicznym, do dnia jego wykonania;</w:t>
      </w:r>
    </w:p>
    <w:p w14:paraId="7E02E060" w14:textId="6C0B8506" w:rsidR="00F4456C" w:rsidRPr="001D7D35" w:rsidRDefault="00F4456C" w:rsidP="00996D89">
      <w:pPr>
        <w:pStyle w:val="Akapitzlist"/>
        <w:numPr>
          <w:ilvl w:val="0"/>
          <w:numId w:val="13"/>
        </w:numPr>
        <w:jc w:val="both"/>
      </w:pPr>
      <w:r w:rsidRPr="001D7D35">
        <w:t>nie</w:t>
      </w:r>
      <w:r w:rsidR="00E36C6F" w:rsidRPr="001D7D35">
        <w:t xml:space="preserve">wykonania naprawy </w:t>
      </w:r>
      <w:r w:rsidRPr="001D7D35">
        <w:t xml:space="preserve">w wyznaczonym </w:t>
      </w:r>
      <w:r w:rsidR="001D0976" w:rsidRPr="001D7D35">
        <w:t>w załączniku nr</w:t>
      </w:r>
      <w:r w:rsidR="00DA4D0F">
        <w:t xml:space="preserve"> 1</w:t>
      </w:r>
      <w:r w:rsidR="001D0976" w:rsidRPr="001D7D35">
        <w:t xml:space="preserve"> do niniejszej umowy </w:t>
      </w:r>
      <w:r w:rsidRPr="001D7D35">
        <w:t>terminie, za każdy dzień zwłoki</w:t>
      </w:r>
      <w:r w:rsidR="001D0976" w:rsidRPr="001D7D35">
        <w:t>,</w:t>
      </w:r>
      <w:r w:rsidRPr="001D7D35">
        <w:t xml:space="preserve"> licząc od </w:t>
      </w:r>
      <w:r w:rsidR="00E36C6F" w:rsidRPr="001D7D35">
        <w:t xml:space="preserve">dnia w którym </w:t>
      </w:r>
      <w:r w:rsidR="00F85D0C">
        <w:t>W</w:t>
      </w:r>
      <w:r w:rsidR="00E36C6F" w:rsidRPr="001D7D35">
        <w:t>ykonawca miał wykonać naprawę do dnia faktycznego wykonania naprawy.</w:t>
      </w:r>
      <w:r w:rsidRPr="001D7D35">
        <w:t xml:space="preserve"> </w:t>
      </w:r>
    </w:p>
    <w:p w14:paraId="4F66B97C" w14:textId="40AB4F62" w:rsidR="002C116C" w:rsidRPr="001D7D35" w:rsidRDefault="002C116C" w:rsidP="00996D89">
      <w:pPr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Łączna maksymalna wysokość kar umownych nie może </w:t>
      </w:r>
      <w:r w:rsidR="00573B81">
        <w:rPr>
          <w:rFonts w:ascii="Times New Roman" w:hAnsi="Times New Roman" w:cs="Times New Roman"/>
          <w:sz w:val="24"/>
        </w:rPr>
        <w:t xml:space="preserve">50 % </w:t>
      </w:r>
      <w:r w:rsidRPr="001D7D35">
        <w:rPr>
          <w:rFonts w:ascii="Times New Roman" w:hAnsi="Times New Roman" w:cs="Times New Roman"/>
          <w:sz w:val="24"/>
        </w:rPr>
        <w:t>wartości brutto umowy.</w:t>
      </w:r>
    </w:p>
    <w:p w14:paraId="32E6B891" w14:textId="77777777" w:rsidR="002C116C" w:rsidRPr="001D7D35" w:rsidRDefault="002C116C" w:rsidP="00996D89">
      <w:pPr>
        <w:pStyle w:val="Tekstpodstawowy2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Jeżeli szkoda rzeczywista będzie wyższa niż kara umowna, Wykonawca będzie zobowiązany do zapłaty Zamawiającemu odszkodowania pokrywającego w całości poniesioną szkodę.</w:t>
      </w:r>
    </w:p>
    <w:p w14:paraId="58436971" w14:textId="77777777" w:rsidR="002C116C" w:rsidRPr="001D7D35" w:rsidRDefault="002C116C" w:rsidP="00996D89">
      <w:pPr>
        <w:pStyle w:val="Tekstpodstawowy2"/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W przypadku zaistnienia okoliczności uzasadniających zapłatę kar umownych, kary te Wykonawca zobowiązany jest zapłacić w terminie </w:t>
      </w:r>
      <w:r w:rsidRPr="001D7D35">
        <w:rPr>
          <w:rFonts w:ascii="Times New Roman" w:hAnsi="Times New Roman" w:cs="Times New Roman"/>
          <w:b/>
          <w:sz w:val="24"/>
        </w:rPr>
        <w:t>30 dni</w:t>
      </w:r>
      <w:r w:rsidRPr="001D7D35">
        <w:rPr>
          <w:rFonts w:ascii="Times New Roman" w:hAnsi="Times New Roman" w:cs="Times New Roman"/>
          <w:sz w:val="24"/>
        </w:rPr>
        <w:t xml:space="preserve"> od daty otrzymania pisemnego wezwania Zamawiającego.</w:t>
      </w:r>
    </w:p>
    <w:p w14:paraId="2D30FAEE" w14:textId="77777777" w:rsidR="00DB102F" w:rsidRPr="001D7D35" w:rsidRDefault="00DB102F" w:rsidP="00DB102F">
      <w:pPr>
        <w:ind w:left="360"/>
        <w:jc w:val="both"/>
        <w:rPr>
          <w:rFonts w:ascii="Times New Roman" w:hAnsi="Times New Roman" w:cs="Times New Roman"/>
          <w:sz w:val="24"/>
        </w:rPr>
      </w:pPr>
    </w:p>
    <w:p w14:paraId="4B173EFF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  <w:t>§</w:t>
      </w:r>
      <w:r w:rsidR="00F227F0" w:rsidRPr="001D7D35">
        <w:rPr>
          <w:rFonts w:ascii="Times New Roman" w:hAnsi="Times New Roman" w:cs="Times New Roman"/>
          <w:sz w:val="24"/>
        </w:rPr>
        <w:t>6</w:t>
      </w:r>
    </w:p>
    <w:p w14:paraId="55D8A1DD" w14:textId="2E828FE1" w:rsidR="00EF0228" w:rsidRPr="001D7D35" w:rsidRDefault="00C2796F" w:rsidP="00C2796F">
      <w:pPr>
        <w:jc w:val="both"/>
      </w:pPr>
      <w:r w:rsidRPr="00C2796F">
        <w:rPr>
          <w:rFonts w:ascii="Times New Roman" w:hAnsi="Times New Roman" w:cs="Times New Roman"/>
          <w:sz w:val="24"/>
        </w:rPr>
        <w:t>1.</w:t>
      </w:r>
      <w:r w:rsidR="00252681" w:rsidRPr="00C2796F">
        <w:rPr>
          <w:rFonts w:ascii="Times New Roman" w:hAnsi="Times New Roman" w:cs="Times New Roman"/>
          <w:sz w:val="24"/>
        </w:rPr>
        <w:t>Zapłata za dostarczon</w:t>
      </w:r>
      <w:r w:rsidR="0038343E" w:rsidRPr="00C2796F">
        <w:rPr>
          <w:rFonts w:ascii="Times New Roman" w:hAnsi="Times New Roman" w:cs="Times New Roman"/>
          <w:sz w:val="24"/>
        </w:rPr>
        <w:t>y</w:t>
      </w:r>
      <w:r w:rsidR="00252681" w:rsidRPr="00C2796F">
        <w:rPr>
          <w:rFonts w:ascii="Times New Roman" w:hAnsi="Times New Roman" w:cs="Times New Roman"/>
          <w:sz w:val="24"/>
        </w:rPr>
        <w:t xml:space="preserve"> </w:t>
      </w:r>
      <w:r w:rsidR="0045219D" w:rsidRPr="00C2796F">
        <w:rPr>
          <w:rFonts w:ascii="Times New Roman" w:hAnsi="Times New Roman" w:cs="Times New Roman"/>
          <w:sz w:val="24"/>
        </w:rPr>
        <w:t xml:space="preserve">przedmiot </w:t>
      </w:r>
      <w:r w:rsidR="00252681" w:rsidRPr="00C2796F">
        <w:rPr>
          <w:rFonts w:ascii="Times New Roman" w:hAnsi="Times New Roman" w:cs="Times New Roman"/>
          <w:sz w:val="24"/>
        </w:rPr>
        <w:t xml:space="preserve">dokonana zostanie poleceniem przelewu w ciągu </w:t>
      </w:r>
      <w:r w:rsidR="00252681" w:rsidRPr="00C2796F">
        <w:rPr>
          <w:rFonts w:ascii="Times New Roman" w:hAnsi="Times New Roman" w:cs="Times New Roman"/>
          <w:b/>
          <w:sz w:val="24"/>
        </w:rPr>
        <w:t>60 dni</w:t>
      </w:r>
      <w:r w:rsidR="00252681" w:rsidRPr="00C2796F">
        <w:rPr>
          <w:rFonts w:ascii="Times New Roman" w:hAnsi="Times New Roman" w:cs="Times New Roman"/>
          <w:sz w:val="24"/>
        </w:rPr>
        <w:t xml:space="preserve"> od dnia </w:t>
      </w:r>
      <w:r w:rsidR="005A48D8" w:rsidRPr="00C2796F">
        <w:rPr>
          <w:rFonts w:ascii="Times New Roman" w:hAnsi="Times New Roman" w:cs="Times New Roman"/>
          <w:sz w:val="24"/>
        </w:rPr>
        <w:t xml:space="preserve">odbioru </w:t>
      </w:r>
      <w:r w:rsidR="001B5EE1" w:rsidRPr="00C2796F">
        <w:rPr>
          <w:rFonts w:ascii="Times New Roman" w:hAnsi="Times New Roman" w:cs="Times New Roman"/>
          <w:sz w:val="24"/>
        </w:rPr>
        <w:t>przedmiotu umowy</w:t>
      </w:r>
      <w:r w:rsidR="005A48D8" w:rsidRPr="00C2796F">
        <w:rPr>
          <w:rFonts w:ascii="Times New Roman" w:hAnsi="Times New Roman" w:cs="Times New Roman"/>
          <w:sz w:val="24"/>
        </w:rPr>
        <w:t xml:space="preserve"> i złożenia faktury w siedzibie zamawiającego</w:t>
      </w:r>
      <w:r w:rsidR="0038343E" w:rsidRPr="00C2796F">
        <w:rPr>
          <w:rFonts w:ascii="Times New Roman" w:hAnsi="Times New Roman" w:cs="Times New Roman"/>
          <w:sz w:val="24"/>
        </w:rPr>
        <w:t xml:space="preserve">. </w:t>
      </w:r>
      <w:r w:rsidR="00FE3238" w:rsidRPr="00C2796F">
        <w:rPr>
          <w:rFonts w:ascii="Times New Roman" w:hAnsi="Times New Roman" w:cs="Times New Roman"/>
          <w:sz w:val="24"/>
        </w:rPr>
        <w:t>Podstawą wystawienia faktury będzie protokół zdawczo-odbiorczy podpisany przez strony.</w:t>
      </w:r>
      <w:r w:rsidR="0038343E" w:rsidRPr="00C2796F">
        <w:rPr>
          <w:rFonts w:ascii="Times New Roman" w:hAnsi="Times New Roman" w:cs="Times New Roman"/>
          <w:sz w:val="24"/>
        </w:rPr>
        <w:t xml:space="preserve"> Fakturę należy dostarczyć w dniu odbioru:</w:t>
      </w:r>
    </w:p>
    <w:p w14:paraId="72C68455" w14:textId="77777777" w:rsidR="0038343E" w:rsidRPr="001D7D35" w:rsidRDefault="0038343E" w:rsidP="00996D89">
      <w:pPr>
        <w:pStyle w:val="Akapitzlist"/>
        <w:numPr>
          <w:ilvl w:val="0"/>
          <w:numId w:val="17"/>
        </w:numPr>
        <w:jc w:val="both"/>
      </w:pPr>
      <w:r w:rsidRPr="001D7D35">
        <w:t>na Dziennik Podawczy zamawiającego lub</w:t>
      </w:r>
    </w:p>
    <w:p w14:paraId="44CFA40B" w14:textId="77777777" w:rsidR="0038343E" w:rsidRPr="001D7D35" w:rsidRDefault="0038343E" w:rsidP="00996D89">
      <w:pPr>
        <w:pStyle w:val="Akapitzlist"/>
        <w:numPr>
          <w:ilvl w:val="0"/>
          <w:numId w:val="17"/>
        </w:numPr>
        <w:jc w:val="both"/>
      </w:pPr>
      <w:r w:rsidRPr="001D7D35">
        <w:lastRenderedPageBreak/>
        <w:t xml:space="preserve">na adres mailowy </w:t>
      </w:r>
      <w:hyperlink r:id="rId8" w:history="1">
        <w:r w:rsidRPr="001D7D35">
          <w:rPr>
            <w:rStyle w:val="Hipercze"/>
          </w:rPr>
          <w:t>e-faktura@pszs.eu</w:t>
        </w:r>
      </w:hyperlink>
      <w:r w:rsidRPr="001D7D35">
        <w:t xml:space="preserve"> lub</w:t>
      </w:r>
    </w:p>
    <w:p w14:paraId="6CD51AE0" w14:textId="77E6A744" w:rsidR="0038343E" w:rsidRDefault="0038343E" w:rsidP="00996D89">
      <w:pPr>
        <w:pStyle w:val="Akapitzlist"/>
        <w:numPr>
          <w:ilvl w:val="0"/>
          <w:numId w:val="17"/>
        </w:numPr>
        <w:jc w:val="both"/>
      </w:pPr>
      <w:r w:rsidRPr="001D7D35">
        <w:t>na platformę (PEF).</w:t>
      </w:r>
    </w:p>
    <w:p w14:paraId="114AFF9F" w14:textId="468F99A4" w:rsidR="00574B5C" w:rsidRPr="00EA1F5D" w:rsidRDefault="00EA1F5D" w:rsidP="00EA1F5D">
      <w:pPr>
        <w:jc w:val="both"/>
        <w:rPr>
          <w:rFonts w:ascii="Times New Roman" w:hAnsi="Times New Roman" w:cs="Times New Roman"/>
          <w:sz w:val="24"/>
        </w:rPr>
      </w:pPr>
      <w:r w:rsidRPr="00EA1F5D">
        <w:rPr>
          <w:rFonts w:ascii="Times New Roman" w:hAnsi="Times New Roman" w:cs="Times New Roman"/>
          <w:sz w:val="24"/>
        </w:rPr>
        <w:t>2.</w:t>
      </w:r>
      <w:r w:rsidR="00573B81" w:rsidRPr="00EA1F5D">
        <w:rPr>
          <w:rFonts w:ascii="Times New Roman" w:hAnsi="Times New Roman" w:cs="Times New Roman"/>
          <w:sz w:val="24"/>
        </w:rPr>
        <w:t>Zapłata wynagrodzenia nastąpi z zastosowaniem mechanizmu podzielonej płatności.</w:t>
      </w:r>
      <w:r w:rsidR="000C0A64" w:rsidRPr="00EA1F5D">
        <w:rPr>
          <w:rFonts w:ascii="Times New Roman" w:hAnsi="Times New Roman" w:cs="Times New Roman"/>
          <w:sz w:val="24"/>
        </w:rPr>
        <w:tab/>
      </w:r>
      <w:r w:rsidR="00EF0228" w:rsidRPr="00EA1F5D">
        <w:rPr>
          <w:rFonts w:ascii="Times New Roman" w:hAnsi="Times New Roman" w:cs="Times New Roman"/>
          <w:sz w:val="24"/>
        </w:rPr>
        <w:tab/>
      </w:r>
      <w:r w:rsidR="00EF0228" w:rsidRPr="00EA1F5D">
        <w:rPr>
          <w:rFonts w:ascii="Times New Roman" w:hAnsi="Times New Roman" w:cs="Times New Roman"/>
          <w:sz w:val="24"/>
        </w:rPr>
        <w:tab/>
      </w:r>
    </w:p>
    <w:p w14:paraId="053D41D8" w14:textId="77777777" w:rsidR="002F3071" w:rsidRPr="001D7D35" w:rsidRDefault="00574B5C" w:rsidP="0045219D">
      <w:pPr>
        <w:pStyle w:val="Akapitzlist"/>
        <w:tabs>
          <w:tab w:val="left" w:pos="2310"/>
        </w:tabs>
        <w:ind w:left="360"/>
        <w:jc w:val="both"/>
      </w:pPr>
      <w:r w:rsidRPr="001D7D35">
        <w:tab/>
      </w:r>
      <w:r w:rsidRPr="001D7D35">
        <w:tab/>
      </w:r>
      <w:r w:rsidRPr="001D7D35">
        <w:tab/>
      </w:r>
      <w:r w:rsidRPr="001D7D35">
        <w:tab/>
      </w:r>
      <w:r w:rsidR="002F3071" w:rsidRPr="001D7D35">
        <w:t>§</w:t>
      </w:r>
      <w:r w:rsidR="00C42BB3" w:rsidRPr="001D7D35">
        <w:t>7</w:t>
      </w:r>
    </w:p>
    <w:p w14:paraId="1A13AF19" w14:textId="77777777" w:rsidR="005E02E6" w:rsidRPr="001D7D35" w:rsidRDefault="005E02E6" w:rsidP="00996D89">
      <w:pPr>
        <w:numPr>
          <w:ilvl w:val="0"/>
          <w:numId w:val="7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W razie zaistnienia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publicznemu, Zamawiający może odstąpić od umowy w terminie </w:t>
      </w:r>
      <w:r w:rsidRPr="001D7D35">
        <w:rPr>
          <w:rFonts w:ascii="Times New Roman" w:hAnsi="Times New Roman" w:cs="Times New Roman"/>
          <w:b/>
          <w:sz w:val="24"/>
        </w:rPr>
        <w:t>30 dni</w:t>
      </w:r>
      <w:r w:rsidRPr="001D7D35">
        <w:rPr>
          <w:rFonts w:ascii="Times New Roman" w:hAnsi="Times New Roman" w:cs="Times New Roman"/>
          <w:sz w:val="24"/>
        </w:rPr>
        <w:t xml:space="preserve"> od dnia powzięcia wiadomości o tych okolicznościach (art. </w:t>
      </w:r>
      <w:r w:rsidR="000C0A64" w:rsidRPr="001D7D35">
        <w:rPr>
          <w:rFonts w:ascii="Times New Roman" w:hAnsi="Times New Roman" w:cs="Times New Roman"/>
          <w:sz w:val="24"/>
        </w:rPr>
        <w:t>456</w:t>
      </w:r>
      <w:r w:rsidRPr="001D7D35">
        <w:rPr>
          <w:rFonts w:ascii="Times New Roman" w:hAnsi="Times New Roman" w:cs="Times New Roman"/>
          <w:sz w:val="24"/>
        </w:rPr>
        <w:t xml:space="preserve"> ustawy Pzp).</w:t>
      </w:r>
    </w:p>
    <w:p w14:paraId="00310B55" w14:textId="0896E898" w:rsidR="00DB102F" w:rsidRPr="001D7D35" w:rsidRDefault="00DB102F" w:rsidP="00996D89">
      <w:pPr>
        <w:numPr>
          <w:ilvl w:val="0"/>
          <w:numId w:val="7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Zamawiający ma prawo odstąpić od umowy ze skutkiem natychmiastowym w przypadku niedostarczenia przez Wykonawcę dokume</w:t>
      </w:r>
      <w:r w:rsidR="00DB5ACF" w:rsidRPr="001D7D35">
        <w:rPr>
          <w:rFonts w:ascii="Times New Roman" w:hAnsi="Times New Roman" w:cs="Times New Roman"/>
          <w:sz w:val="24"/>
        </w:rPr>
        <w:t xml:space="preserve">ntów, o których mowa w </w:t>
      </w:r>
      <w:r w:rsidR="00F85D0C">
        <w:rPr>
          <w:rFonts w:ascii="Times New Roman" w:hAnsi="Times New Roman" w:cs="Times New Roman"/>
          <w:sz w:val="24"/>
        </w:rPr>
        <w:t>§1 ust. 3</w:t>
      </w:r>
    </w:p>
    <w:p w14:paraId="748C66A9" w14:textId="77777777" w:rsidR="00DB102F" w:rsidRPr="001D7D35" w:rsidRDefault="00DB102F" w:rsidP="00996D89">
      <w:pPr>
        <w:numPr>
          <w:ilvl w:val="0"/>
          <w:numId w:val="7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Strony zobowiązują się nie dokonywać bez zgody drugiej strony cesji na osoby trzecie praw i zobowiązań wynikających z umowy.</w:t>
      </w:r>
    </w:p>
    <w:p w14:paraId="494B56BC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</w:p>
    <w:p w14:paraId="6A4B3D64" w14:textId="77777777" w:rsidR="00DB102F" w:rsidRPr="001D7D35" w:rsidRDefault="0074229F" w:rsidP="00DB102F">
      <w:pPr>
        <w:ind w:left="424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§</w:t>
      </w:r>
      <w:r w:rsidR="00C26343" w:rsidRPr="001D7D35">
        <w:rPr>
          <w:rFonts w:ascii="Times New Roman" w:hAnsi="Times New Roman" w:cs="Times New Roman"/>
          <w:sz w:val="24"/>
        </w:rPr>
        <w:t>8</w:t>
      </w:r>
      <w:r w:rsidR="00DB102F" w:rsidRPr="001D7D35">
        <w:rPr>
          <w:rFonts w:ascii="Times New Roman" w:hAnsi="Times New Roman" w:cs="Times New Roman"/>
          <w:sz w:val="24"/>
        </w:rPr>
        <w:t xml:space="preserve"> </w:t>
      </w:r>
    </w:p>
    <w:p w14:paraId="637F1006" w14:textId="77777777" w:rsidR="00DB102F" w:rsidRPr="001D7D35" w:rsidRDefault="00DB102F" w:rsidP="00996D89">
      <w:pPr>
        <w:pStyle w:val="Tekstpodstawowy2"/>
        <w:numPr>
          <w:ilvl w:val="0"/>
          <w:numId w:val="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Zamawiający dopuszcza możliwość:</w:t>
      </w:r>
    </w:p>
    <w:p w14:paraId="1C96A932" w14:textId="536E4FB6" w:rsidR="000C0A64" w:rsidRPr="001D7D35" w:rsidRDefault="001B5EE1" w:rsidP="00996D89">
      <w:pPr>
        <w:pStyle w:val="Tekstpodstawowy2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</w:t>
      </w:r>
      <w:r w:rsidR="000C0A64" w:rsidRPr="001D7D35">
        <w:rPr>
          <w:rFonts w:ascii="Times New Roman" w:hAnsi="Times New Roman" w:cs="Times New Roman"/>
          <w:sz w:val="24"/>
        </w:rPr>
        <w:t xml:space="preserve">miany terminu realizacji umowy, o którym mowa w §3 ust. 1 w przypadku wystąpienia okoliczności za które </w:t>
      </w:r>
      <w:r w:rsidR="00EC12D6">
        <w:rPr>
          <w:rFonts w:ascii="Times New Roman" w:hAnsi="Times New Roman" w:cs="Times New Roman"/>
          <w:sz w:val="24"/>
        </w:rPr>
        <w:t>W</w:t>
      </w:r>
      <w:r w:rsidR="000C0A64" w:rsidRPr="001D7D35">
        <w:rPr>
          <w:rFonts w:ascii="Times New Roman" w:hAnsi="Times New Roman" w:cs="Times New Roman"/>
          <w:sz w:val="24"/>
        </w:rPr>
        <w:t>ykonawca nie ponosi odpowiedzialności</w:t>
      </w:r>
      <w:r w:rsidR="00E1743D">
        <w:rPr>
          <w:rFonts w:ascii="Times New Roman" w:hAnsi="Times New Roman" w:cs="Times New Roman"/>
          <w:sz w:val="24"/>
        </w:rPr>
        <w:t>.</w:t>
      </w:r>
    </w:p>
    <w:p w14:paraId="5AE5B609" w14:textId="008FAC35" w:rsidR="00DB102F" w:rsidRPr="001D7D35" w:rsidRDefault="00BD7EDD" w:rsidP="00996D89">
      <w:pPr>
        <w:pStyle w:val="Tekstpodstawowy2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zmiany</w:t>
      </w:r>
      <w:r w:rsidR="00DB102F" w:rsidRPr="001D7D35">
        <w:rPr>
          <w:rFonts w:ascii="Times New Roman" w:hAnsi="Times New Roman" w:cs="Times New Roman"/>
          <w:sz w:val="24"/>
        </w:rPr>
        <w:t xml:space="preserve"> </w:t>
      </w:r>
      <w:r w:rsidRPr="001D7D35">
        <w:rPr>
          <w:rFonts w:ascii="Times New Roman" w:hAnsi="Times New Roman" w:cs="Times New Roman"/>
          <w:sz w:val="24"/>
        </w:rPr>
        <w:t>danych podmiotów zawierających umowę (np. w wyniku przekształceń, przejęć, itp.)</w:t>
      </w:r>
      <w:r w:rsidR="00DB102F" w:rsidRPr="001D7D35">
        <w:rPr>
          <w:rFonts w:ascii="Times New Roman" w:hAnsi="Times New Roman" w:cs="Times New Roman"/>
          <w:sz w:val="24"/>
        </w:rPr>
        <w:t xml:space="preserve"> w przypadku zmiany tych danych</w:t>
      </w:r>
      <w:r w:rsidR="00E1743D">
        <w:rPr>
          <w:rFonts w:ascii="Times New Roman" w:hAnsi="Times New Roman" w:cs="Times New Roman"/>
          <w:sz w:val="24"/>
        </w:rPr>
        <w:t>.</w:t>
      </w:r>
    </w:p>
    <w:p w14:paraId="39854D10" w14:textId="5740A953" w:rsidR="00BD7EDD" w:rsidRPr="001D7D35" w:rsidRDefault="00BD7EDD" w:rsidP="00996D89">
      <w:pPr>
        <w:numPr>
          <w:ilvl w:val="0"/>
          <w:numId w:val="9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zmiany osób odpowiedzialnych za realizację umowy w przypadku zaistnienia okoliczności, których nie można było przewidzieć w chwili zawarcia umowy</w:t>
      </w:r>
      <w:r w:rsidR="00E1743D">
        <w:rPr>
          <w:rFonts w:ascii="Times New Roman" w:hAnsi="Times New Roman" w:cs="Times New Roman"/>
          <w:sz w:val="24"/>
        </w:rPr>
        <w:t>.</w:t>
      </w:r>
    </w:p>
    <w:p w14:paraId="49EA37D4" w14:textId="77777777" w:rsidR="00BD7EDD" w:rsidRPr="001D7D35" w:rsidRDefault="00BD7EDD" w:rsidP="00996D89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1D7D35">
        <w:t>zmiany numeru konta bankowego w przypadku zaistnienia okoliczności, których nie można było przewidzieć w chwili zawarcia umowy.</w:t>
      </w:r>
    </w:p>
    <w:p w14:paraId="396C91C3" w14:textId="09C94797" w:rsidR="00DB102F" w:rsidRPr="001D7D35" w:rsidRDefault="00DB102F" w:rsidP="00996D89">
      <w:pPr>
        <w:pStyle w:val="Tekstpodstawowy2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rezygnacji Wykonawcy z powierzenia wykonania części/całości umowy podwykonawcy (JEŻELI W REALIZACJI UMOWY UCZESTNICZYĆ BĘDZIE PODWYKONAWCA) – w przypadku takiej rezygnacji</w:t>
      </w:r>
      <w:r w:rsidR="00E1743D">
        <w:rPr>
          <w:rFonts w:ascii="Times New Roman" w:hAnsi="Times New Roman" w:cs="Times New Roman"/>
          <w:sz w:val="24"/>
        </w:rPr>
        <w:t>.</w:t>
      </w:r>
    </w:p>
    <w:p w14:paraId="1520C633" w14:textId="74B8AA1F" w:rsidR="005B0F75" w:rsidRPr="001D7D35" w:rsidRDefault="005B0F75" w:rsidP="00996D89">
      <w:pPr>
        <w:pStyle w:val="Tekstpodstawowy2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zmiany wynagrodzenia Wykonawcy, określonego w umowie, z powodu usta</w:t>
      </w:r>
      <w:r w:rsidR="00FD102C" w:rsidRPr="001D7D35">
        <w:rPr>
          <w:rFonts w:ascii="Times New Roman" w:hAnsi="Times New Roman" w:cs="Times New Roman"/>
          <w:sz w:val="24"/>
        </w:rPr>
        <w:t>wowej zmiany stawki podatku VAT</w:t>
      </w:r>
      <w:r w:rsidR="00E1743D">
        <w:rPr>
          <w:rFonts w:ascii="Times New Roman" w:hAnsi="Times New Roman" w:cs="Times New Roman"/>
          <w:sz w:val="24"/>
        </w:rPr>
        <w:t>.</w:t>
      </w:r>
    </w:p>
    <w:p w14:paraId="25605CA2" w14:textId="77777777" w:rsidR="00A43232" w:rsidRPr="001D7D35" w:rsidRDefault="00FD102C" w:rsidP="00996D89">
      <w:pPr>
        <w:pStyle w:val="Akapitzlist"/>
        <w:numPr>
          <w:ilvl w:val="0"/>
          <w:numId w:val="9"/>
        </w:numPr>
        <w:jc w:val="both"/>
      </w:pPr>
      <w:r w:rsidRPr="001D7D35">
        <w:t>zastosowania art. 15 r ustawy z dnia 2 marca 2020 r. „o szczególnych rozwiązaniach związanych z zapobieganiem, przeciwdziałaniem i zwalczaniem COVID-19, innych chorób zakaźnych oraz wywołanych nimi sytuacji kryzysowych” (Dz.U. 2020, poz. 374, z późn. zmianami) – w przypadku zaistnienia odpowiednich okoliczności</w:t>
      </w:r>
      <w:r w:rsidR="00BD7EDD" w:rsidRPr="001D7D35">
        <w:t>.</w:t>
      </w:r>
    </w:p>
    <w:p w14:paraId="7CCE7EFA" w14:textId="31954531" w:rsidR="00DB102F" w:rsidRDefault="00DB102F" w:rsidP="00996D89">
      <w:pPr>
        <w:pStyle w:val="Tekstpodstawowy2"/>
        <w:numPr>
          <w:ilvl w:val="0"/>
          <w:numId w:val="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Zmiany, o których mowa w ust. 1 </w:t>
      </w:r>
      <w:r w:rsidR="00FD102C" w:rsidRPr="001D7D35">
        <w:rPr>
          <w:rFonts w:ascii="Times New Roman" w:hAnsi="Times New Roman" w:cs="Times New Roman"/>
          <w:sz w:val="24"/>
        </w:rPr>
        <w:t xml:space="preserve"> </w:t>
      </w:r>
      <w:r w:rsidRPr="001D7D35">
        <w:rPr>
          <w:rFonts w:ascii="Times New Roman" w:hAnsi="Times New Roman" w:cs="Times New Roman"/>
          <w:sz w:val="24"/>
        </w:rPr>
        <w:t>muszą być odpowiednio udokumentowane przez każdą ze stron i obowiązują po podpisaniu aneksu przez obie strony.</w:t>
      </w:r>
    </w:p>
    <w:p w14:paraId="468C36F3" w14:textId="77777777" w:rsidR="00F85D0C" w:rsidRPr="001D7D35" w:rsidRDefault="00F85D0C" w:rsidP="00F85D0C">
      <w:pPr>
        <w:pStyle w:val="Tekstpodstawowy2"/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</w:rPr>
      </w:pPr>
    </w:p>
    <w:p w14:paraId="6A98FEEE" w14:textId="77777777" w:rsidR="005E02E6" w:rsidRPr="001D7D35" w:rsidRDefault="00DB102F" w:rsidP="00574B5C">
      <w:pPr>
        <w:pStyle w:val="Tekstpodstawowy2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ab/>
      </w:r>
      <w:r w:rsidR="00574B5C" w:rsidRPr="001D7D35">
        <w:rPr>
          <w:rFonts w:ascii="Times New Roman" w:hAnsi="Times New Roman" w:cs="Times New Roman"/>
          <w:sz w:val="24"/>
        </w:rPr>
        <w:tab/>
      </w:r>
      <w:r w:rsidR="00574B5C" w:rsidRPr="001D7D35">
        <w:rPr>
          <w:rFonts w:ascii="Times New Roman" w:hAnsi="Times New Roman" w:cs="Times New Roman"/>
          <w:sz w:val="24"/>
        </w:rPr>
        <w:tab/>
      </w:r>
      <w:r w:rsidR="00574B5C" w:rsidRPr="001D7D35">
        <w:rPr>
          <w:rFonts w:ascii="Times New Roman" w:hAnsi="Times New Roman" w:cs="Times New Roman"/>
          <w:sz w:val="24"/>
        </w:rPr>
        <w:tab/>
      </w:r>
      <w:r w:rsidR="00574B5C" w:rsidRPr="001D7D35">
        <w:rPr>
          <w:rFonts w:ascii="Times New Roman" w:hAnsi="Times New Roman" w:cs="Times New Roman"/>
          <w:sz w:val="24"/>
        </w:rPr>
        <w:tab/>
      </w:r>
      <w:r w:rsidR="00574B5C" w:rsidRPr="001D7D35">
        <w:rPr>
          <w:rFonts w:ascii="Times New Roman" w:hAnsi="Times New Roman" w:cs="Times New Roman"/>
          <w:sz w:val="24"/>
        </w:rPr>
        <w:tab/>
      </w:r>
      <w:r w:rsidR="005E02E6" w:rsidRPr="001D7D35">
        <w:rPr>
          <w:rFonts w:ascii="Times New Roman" w:hAnsi="Times New Roman" w:cs="Times New Roman"/>
          <w:sz w:val="24"/>
        </w:rPr>
        <w:t>§</w:t>
      </w:r>
      <w:r w:rsidR="00C26343" w:rsidRPr="001D7D35">
        <w:rPr>
          <w:rFonts w:ascii="Times New Roman" w:hAnsi="Times New Roman" w:cs="Times New Roman"/>
          <w:sz w:val="24"/>
        </w:rPr>
        <w:t>9</w:t>
      </w:r>
    </w:p>
    <w:p w14:paraId="42A047A2" w14:textId="6E1A8384" w:rsidR="00A42423" w:rsidRPr="00A42423" w:rsidRDefault="00A42423" w:rsidP="00A42423">
      <w:pPr>
        <w:pStyle w:val="Tekstpodstawowy2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42423">
        <w:rPr>
          <w:rFonts w:ascii="Times New Roman" w:hAnsi="Times New Roman" w:cs="Times New Roman"/>
          <w:sz w:val="24"/>
        </w:rPr>
        <w:t xml:space="preserve">Wykonawca wnosi zabezpieczenie należytego wykonania umowy w wysokości </w:t>
      </w:r>
      <w:r w:rsidR="001B5EE1">
        <w:rPr>
          <w:rFonts w:ascii="Times New Roman" w:hAnsi="Times New Roman" w:cs="Times New Roman"/>
          <w:sz w:val="24"/>
        </w:rPr>
        <w:t>1,5</w:t>
      </w:r>
      <w:r w:rsidRPr="00A42423">
        <w:rPr>
          <w:rFonts w:ascii="Times New Roman" w:hAnsi="Times New Roman" w:cs="Times New Roman"/>
          <w:sz w:val="24"/>
        </w:rPr>
        <w:t>% ceny całkowitej podanej w ofercie, tj.: ……………… (słownie: ………), w formie: ……………………………………………………….</w:t>
      </w:r>
    </w:p>
    <w:p w14:paraId="19E8DE35" w14:textId="77777777" w:rsidR="00A42423" w:rsidRPr="00A42423" w:rsidRDefault="00A42423" w:rsidP="00A42423">
      <w:pPr>
        <w:pStyle w:val="Tekstpodstawowy2"/>
        <w:numPr>
          <w:ilvl w:val="0"/>
          <w:numId w:val="21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42423">
        <w:rPr>
          <w:rFonts w:ascii="Times New Roman" w:hAnsi="Times New Roman" w:cs="Times New Roman"/>
          <w:sz w:val="24"/>
        </w:rPr>
        <w:t>Zamawiający zwróci zabezpieczenie, o którym mowa w ust. 1,  w terminie 30 dni od dnia wykonania zamówienia i uznania przez Zamawiającego za należycie wykonane, czyli od dnia dokonania bezusterkowego odbioru końcowego,  z zastrzeżeniem ust. 3.</w:t>
      </w:r>
    </w:p>
    <w:p w14:paraId="15A14E41" w14:textId="30461FFF" w:rsidR="00A42423" w:rsidRDefault="00A42423" w:rsidP="00A42423">
      <w:pPr>
        <w:pStyle w:val="Zawartotabeli"/>
        <w:numPr>
          <w:ilvl w:val="0"/>
          <w:numId w:val="21"/>
        </w:numPr>
        <w:snapToGrid w:val="0"/>
        <w:jc w:val="both"/>
      </w:pPr>
      <w:r w:rsidRPr="00A42423">
        <w:t xml:space="preserve">Strony postanawiają, że 30% wniesionego zabezpieczenia pozostawione zostanie na zabezpieczenie roszczeń z tytułu rękojmi za wady. </w:t>
      </w:r>
    </w:p>
    <w:p w14:paraId="2DEA4C69" w14:textId="7DFF2D45" w:rsidR="001B5EE1" w:rsidRDefault="00A42423" w:rsidP="00C2796F">
      <w:pPr>
        <w:pStyle w:val="Zawartotabeli"/>
        <w:snapToGrid w:val="0"/>
        <w:ind w:left="360"/>
        <w:jc w:val="both"/>
      </w:pPr>
      <w:r w:rsidRPr="00A42423">
        <w:lastRenderedPageBreak/>
        <w:t>Kwota ta zostanie zwrócona nie później niż w 15 dniu po upływie okresu rękojmi za wady.</w:t>
      </w:r>
    </w:p>
    <w:p w14:paraId="25FDFCFB" w14:textId="235DDBC3" w:rsidR="00BD7EDD" w:rsidRPr="00A42423" w:rsidRDefault="00A42423" w:rsidP="00C2796F">
      <w:pPr>
        <w:pStyle w:val="Zawartotabeli"/>
        <w:numPr>
          <w:ilvl w:val="0"/>
          <w:numId w:val="21"/>
        </w:numPr>
        <w:snapToGrid w:val="0"/>
        <w:jc w:val="both"/>
      </w:pPr>
      <w:r w:rsidRPr="00A42423">
        <w:t>Po upływie okresu rękojmi Wykonawca złoży pisemną informację o upływie tego terminu.</w:t>
      </w:r>
    </w:p>
    <w:p w14:paraId="59E6986A" w14:textId="77777777" w:rsidR="00A42423" w:rsidRPr="00A42423" w:rsidRDefault="00A42423" w:rsidP="00A42423">
      <w:pPr>
        <w:jc w:val="both"/>
        <w:rPr>
          <w:rFonts w:ascii="Times New Roman" w:hAnsi="Times New Roman" w:cs="Times New Roman"/>
          <w:sz w:val="24"/>
        </w:rPr>
      </w:pPr>
    </w:p>
    <w:p w14:paraId="1BDEF2C4" w14:textId="77777777" w:rsidR="00977297" w:rsidRPr="00A42423" w:rsidRDefault="00977297" w:rsidP="00977297">
      <w:pPr>
        <w:ind w:left="3540" w:firstLine="708"/>
        <w:jc w:val="both"/>
        <w:rPr>
          <w:rFonts w:ascii="Times New Roman" w:hAnsi="Times New Roman" w:cs="Times New Roman"/>
          <w:sz w:val="24"/>
        </w:rPr>
      </w:pPr>
      <w:r w:rsidRPr="00A42423">
        <w:rPr>
          <w:rFonts w:ascii="Times New Roman" w:hAnsi="Times New Roman" w:cs="Times New Roman"/>
          <w:sz w:val="24"/>
        </w:rPr>
        <w:t>§10</w:t>
      </w:r>
    </w:p>
    <w:p w14:paraId="53140AEA" w14:textId="77777777" w:rsidR="005E02E6" w:rsidRPr="001D7D35" w:rsidRDefault="005E02E6" w:rsidP="00996D89">
      <w:pPr>
        <w:numPr>
          <w:ilvl w:val="0"/>
          <w:numId w:val="11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Wykonawca oświadcza, że przedmiot umowy będzie realizował samodzielnie/ w części/w całości ..........przez podwykonawcę/ów: </w:t>
      </w:r>
    </w:p>
    <w:p w14:paraId="42F39850" w14:textId="77777777" w:rsidR="005E02E6" w:rsidRPr="001D7D35" w:rsidRDefault="005E02E6" w:rsidP="00996D89">
      <w:pPr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…………………………………………………………………………………….,</w:t>
      </w:r>
    </w:p>
    <w:p w14:paraId="1626FEB8" w14:textId="77777777" w:rsidR="005E02E6" w:rsidRPr="001D7D35" w:rsidRDefault="005E02E6" w:rsidP="00996D89">
      <w:pPr>
        <w:numPr>
          <w:ilvl w:val="0"/>
          <w:numId w:val="12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…………………..………………………………………………………………….</w:t>
      </w:r>
    </w:p>
    <w:p w14:paraId="7106A186" w14:textId="77777777" w:rsidR="00FE3238" w:rsidRPr="001D7D35" w:rsidRDefault="005E02E6" w:rsidP="00996D89">
      <w:pPr>
        <w:numPr>
          <w:ilvl w:val="0"/>
          <w:numId w:val="11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Za realizację umowy odpowiedzialność ponosi Wykonawca.</w:t>
      </w:r>
    </w:p>
    <w:p w14:paraId="266F72DD" w14:textId="77777777" w:rsidR="00465E17" w:rsidRPr="001D7D35" w:rsidRDefault="00465E17" w:rsidP="005E02E6">
      <w:pPr>
        <w:ind w:left="3540" w:firstLine="708"/>
        <w:jc w:val="both"/>
        <w:rPr>
          <w:rFonts w:ascii="Times New Roman" w:hAnsi="Times New Roman" w:cs="Times New Roman"/>
          <w:sz w:val="24"/>
        </w:rPr>
      </w:pPr>
    </w:p>
    <w:p w14:paraId="140BA201" w14:textId="78AD5DDC" w:rsidR="00A42423" w:rsidRPr="00A42423" w:rsidRDefault="00A42423" w:rsidP="00A42423">
      <w:pPr>
        <w:ind w:left="3540" w:firstLine="708"/>
        <w:jc w:val="both"/>
        <w:rPr>
          <w:rFonts w:ascii="Times New Roman" w:hAnsi="Times New Roman" w:cs="Times New Roman"/>
          <w:sz w:val="24"/>
        </w:rPr>
      </w:pPr>
      <w:r w:rsidRPr="00A42423">
        <w:rPr>
          <w:rFonts w:ascii="Times New Roman" w:hAnsi="Times New Roman" w:cs="Times New Roman"/>
          <w:sz w:val="24"/>
        </w:rPr>
        <w:t>§1</w:t>
      </w:r>
      <w:r>
        <w:rPr>
          <w:rFonts w:ascii="Times New Roman" w:hAnsi="Times New Roman" w:cs="Times New Roman"/>
          <w:sz w:val="24"/>
        </w:rPr>
        <w:t>1</w:t>
      </w:r>
    </w:p>
    <w:p w14:paraId="1D52BFE8" w14:textId="77777777" w:rsidR="00A42423" w:rsidRPr="00A42423" w:rsidRDefault="00A42423" w:rsidP="00A42423">
      <w:pPr>
        <w:numPr>
          <w:ilvl w:val="0"/>
          <w:numId w:val="22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A42423">
        <w:rPr>
          <w:rFonts w:ascii="Times New Roman" w:hAnsi="Times New Roman" w:cs="Times New Roman"/>
          <w:sz w:val="24"/>
        </w:rPr>
        <w:t>Wykonawca oświadcza, że będzie/nie będzie polegał na zdolnościach lub sytuacji podmiotów:</w:t>
      </w:r>
    </w:p>
    <w:p w14:paraId="0A98DBF6" w14:textId="77777777" w:rsidR="00A42423" w:rsidRPr="00A42423" w:rsidRDefault="00A42423" w:rsidP="00A42423">
      <w:pPr>
        <w:numPr>
          <w:ilvl w:val="0"/>
          <w:numId w:val="23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A42423">
        <w:rPr>
          <w:rFonts w:ascii="Times New Roman" w:hAnsi="Times New Roman" w:cs="Times New Roman"/>
          <w:sz w:val="24"/>
        </w:rPr>
        <w:t>…………………………………………………………………………………………,</w:t>
      </w:r>
    </w:p>
    <w:p w14:paraId="253B1415" w14:textId="77777777" w:rsidR="00A42423" w:rsidRPr="00A42423" w:rsidRDefault="00A42423" w:rsidP="00A42423">
      <w:pPr>
        <w:numPr>
          <w:ilvl w:val="0"/>
          <w:numId w:val="23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A42423">
        <w:rPr>
          <w:rFonts w:ascii="Times New Roman" w:hAnsi="Times New Roman" w:cs="Times New Roman"/>
          <w:sz w:val="24"/>
        </w:rPr>
        <w:t xml:space="preserve">………………………………………………………………………………………… </w:t>
      </w:r>
    </w:p>
    <w:p w14:paraId="667E2771" w14:textId="77777777" w:rsidR="00A42423" w:rsidRPr="00A42423" w:rsidRDefault="00A42423" w:rsidP="00A42423">
      <w:pPr>
        <w:numPr>
          <w:ilvl w:val="0"/>
          <w:numId w:val="22"/>
        </w:numPr>
        <w:suppressAutoHyphens w:val="0"/>
        <w:jc w:val="both"/>
        <w:rPr>
          <w:rFonts w:ascii="Times New Roman" w:hAnsi="Times New Roman" w:cs="Times New Roman"/>
          <w:sz w:val="24"/>
        </w:rPr>
      </w:pPr>
      <w:r w:rsidRPr="00A42423">
        <w:rPr>
          <w:rFonts w:ascii="Times New Roman" w:hAnsi="Times New Roman" w:cs="Times New Roman"/>
          <w:sz w:val="24"/>
        </w:rPr>
        <w:t xml:space="preserve">Podmiot, który zobowiązał się do udostępnienia zasobów odpowiada solidarnie  z Wykonawcą za szkodę poniesioną przez Zamawiającego, na podstawie art. 120 ustawy Pzp. </w:t>
      </w:r>
    </w:p>
    <w:p w14:paraId="4DE39274" w14:textId="77777777" w:rsidR="00996D89" w:rsidRPr="001D7D35" w:rsidRDefault="00996D89" w:rsidP="00354A5E">
      <w:pPr>
        <w:jc w:val="both"/>
        <w:rPr>
          <w:rFonts w:ascii="Times New Roman" w:hAnsi="Times New Roman" w:cs="Times New Roman"/>
          <w:sz w:val="24"/>
        </w:rPr>
      </w:pPr>
    </w:p>
    <w:p w14:paraId="2E765AF6" w14:textId="265F7B7D" w:rsidR="005E02E6" w:rsidRPr="001D7D35" w:rsidRDefault="005E02E6" w:rsidP="005E02E6">
      <w:pPr>
        <w:ind w:left="3540" w:firstLine="70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§</w:t>
      </w:r>
      <w:r w:rsidR="00A42423">
        <w:rPr>
          <w:rFonts w:ascii="Times New Roman" w:hAnsi="Times New Roman" w:cs="Times New Roman"/>
          <w:sz w:val="24"/>
        </w:rPr>
        <w:t>12</w:t>
      </w:r>
    </w:p>
    <w:p w14:paraId="19CCB111" w14:textId="48B980AA" w:rsidR="00354A5E" w:rsidRDefault="00354A5E" w:rsidP="00DB102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B102F" w:rsidRPr="001D7D35">
        <w:rPr>
          <w:rFonts w:ascii="Times New Roman" w:hAnsi="Times New Roman" w:cs="Times New Roman"/>
          <w:sz w:val="24"/>
        </w:rPr>
        <w:t xml:space="preserve">W sprawach nieuregulowanych zastosowanie ma Kodeks Cywilny i przepisy ustawy Prawo </w:t>
      </w:r>
      <w:r>
        <w:rPr>
          <w:rFonts w:ascii="Times New Roman" w:hAnsi="Times New Roman" w:cs="Times New Roman"/>
          <w:sz w:val="24"/>
        </w:rPr>
        <w:t xml:space="preserve"> </w:t>
      </w:r>
    </w:p>
    <w:p w14:paraId="0D8C5BA6" w14:textId="099C3568" w:rsidR="00DB102F" w:rsidRPr="001D7D35" w:rsidRDefault="00354A5E" w:rsidP="00DB102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B102F" w:rsidRPr="001D7D35">
        <w:rPr>
          <w:rFonts w:ascii="Times New Roman" w:hAnsi="Times New Roman" w:cs="Times New Roman"/>
          <w:sz w:val="24"/>
        </w:rPr>
        <w:t>zamówień publicznych.</w:t>
      </w:r>
    </w:p>
    <w:p w14:paraId="5CA49F55" w14:textId="0782D34D" w:rsidR="00DB102F" w:rsidRPr="001D7D35" w:rsidRDefault="00E079CD" w:rsidP="00DB102F">
      <w:pPr>
        <w:ind w:left="3540" w:firstLine="70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§1</w:t>
      </w:r>
      <w:r w:rsidR="00A42423">
        <w:rPr>
          <w:rFonts w:ascii="Times New Roman" w:hAnsi="Times New Roman" w:cs="Times New Roman"/>
          <w:sz w:val="24"/>
        </w:rPr>
        <w:t>3</w:t>
      </w:r>
    </w:p>
    <w:p w14:paraId="361CD459" w14:textId="77777777" w:rsidR="00354A5E" w:rsidRDefault="00354A5E" w:rsidP="00DB102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B102F" w:rsidRPr="001D7D35">
        <w:rPr>
          <w:rFonts w:ascii="Times New Roman" w:hAnsi="Times New Roman" w:cs="Times New Roman"/>
          <w:sz w:val="24"/>
        </w:rPr>
        <w:t xml:space="preserve">Dla rozstrzygnięcia sporów wynikających z niniejszej umowy będzie Sąd miejscowo właściwy </w:t>
      </w:r>
      <w:r>
        <w:rPr>
          <w:rFonts w:ascii="Times New Roman" w:hAnsi="Times New Roman" w:cs="Times New Roman"/>
          <w:sz w:val="24"/>
        </w:rPr>
        <w:t xml:space="preserve">  </w:t>
      </w:r>
    </w:p>
    <w:p w14:paraId="32816A47" w14:textId="578391A7" w:rsidR="00DB102F" w:rsidRPr="001D7D35" w:rsidRDefault="00354A5E" w:rsidP="00DB102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B102F" w:rsidRPr="001D7D35">
        <w:rPr>
          <w:rFonts w:ascii="Times New Roman" w:hAnsi="Times New Roman" w:cs="Times New Roman"/>
          <w:sz w:val="24"/>
        </w:rPr>
        <w:t>dla Zamawiającego.</w:t>
      </w:r>
    </w:p>
    <w:p w14:paraId="29D6FCF0" w14:textId="72035DC5" w:rsidR="00DB102F" w:rsidRPr="001D7D35" w:rsidRDefault="00E079CD" w:rsidP="00DB102F">
      <w:pPr>
        <w:ind w:left="3540" w:firstLine="708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§1</w:t>
      </w:r>
      <w:r w:rsidR="00A42423">
        <w:rPr>
          <w:rFonts w:ascii="Times New Roman" w:hAnsi="Times New Roman" w:cs="Times New Roman"/>
          <w:sz w:val="24"/>
        </w:rPr>
        <w:t>4</w:t>
      </w:r>
    </w:p>
    <w:p w14:paraId="7ACA9093" w14:textId="77777777" w:rsidR="00354A5E" w:rsidRDefault="00354A5E" w:rsidP="00DB102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B102F" w:rsidRPr="001D7D35">
        <w:rPr>
          <w:rFonts w:ascii="Times New Roman" w:hAnsi="Times New Roman" w:cs="Times New Roman"/>
          <w:sz w:val="24"/>
        </w:rPr>
        <w:t xml:space="preserve">Umowa została sporządzona w </w:t>
      </w:r>
      <w:r w:rsidR="00FE3238" w:rsidRPr="001D7D35">
        <w:rPr>
          <w:rFonts w:ascii="Times New Roman" w:hAnsi="Times New Roman" w:cs="Times New Roman"/>
          <w:sz w:val="24"/>
        </w:rPr>
        <w:t>dwóch</w:t>
      </w:r>
      <w:r w:rsidR="00DB102F" w:rsidRPr="001D7D35">
        <w:rPr>
          <w:rFonts w:ascii="Times New Roman" w:hAnsi="Times New Roman" w:cs="Times New Roman"/>
          <w:sz w:val="24"/>
        </w:rPr>
        <w:t xml:space="preserve"> jednobrzmiących egzemplarzach, </w:t>
      </w:r>
      <w:r w:rsidR="00FE3238" w:rsidRPr="001D7D35">
        <w:rPr>
          <w:rFonts w:ascii="Times New Roman" w:hAnsi="Times New Roman" w:cs="Times New Roman"/>
          <w:sz w:val="24"/>
        </w:rPr>
        <w:t xml:space="preserve">po jednym dla każdej ze </w:t>
      </w:r>
      <w:r>
        <w:rPr>
          <w:rFonts w:ascii="Times New Roman" w:hAnsi="Times New Roman" w:cs="Times New Roman"/>
          <w:sz w:val="24"/>
        </w:rPr>
        <w:t xml:space="preserve">    </w:t>
      </w:r>
    </w:p>
    <w:p w14:paraId="37B2402E" w14:textId="3A48A5E9" w:rsidR="00DB102F" w:rsidRPr="001D7D35" w:rsidRDefault="00354A5E" w:rsidP="00DB102F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FE3238" w:rsidRPr="001D7D35">
        <w:rPr>
          <w:rFonts w:ascii="Times New Roman" w:hAnsi="Times New Roman" w:cs="Times New Roman"/>
          <w:sz w:val="24"/>
        </w:rPr>
        <w:t>Stron umowy.</w:t>
      </w:r>
    </w:p>
    <w:p w14:paraId="4C54F901" w14:textId="77777777" w:rsidR="00DB102F" w:rsidRPr="001D7D35" w:rsidRDefault="00DB102F" w:rsidP="00DB102F">
      <w:pPr>
        <w:jc w:val="both"/>
        <w:rPr>
          <w:rFonts w:ascii="Times New Roman" w:hAnsi="Times New Roman" w:cs="Times New Roman"/>
          <w:sz w:val="24"/>
        </w:rPr>
      </w:pPr>
    </w:p>
    <w:p w14:paraId="09C77961" w14:textId="77777777" w:rsidR="00996D89" w:rsidRPr="001D7D35" w:rsidRDefault="00996D89" w:rsidP="00DB102F">
      <w:pPr>
        <w:jc w:val="both"/>
        <w:rPr>
          <w:rFonts w:ascii="Times New Roman" w:hAnsi="Times New Roman" w:cs="Times New Roman"/>
          <w:sz w:val="24"/>
        </w:rPr>
      </w:pPr>
    </w:p>
    <w:p w14:paraId="44883C5B" w14:textId="77777777" w:rsidR="00996D89" w:rsidRPr="001D7D35" w:rsidRDefault="00996D89" w:rsidP="00DB102F">
      <w:pPr>
        <w:jc w:val="both"/>
        <w:rPr>
          <w:rFonts w:ascii="Times New Roman" w:hAnsi="Times New Roman" w:cs="Times New Roman"/>
          <w:sz w:val="24"/>
        </w:rPr>
      </w:pPr>
    </w:p>
    <w:p w14:paraId="398038CA" w14:textId="77777777" w:rsidR="00996D89" w:rsidRPr="001D7D35" w:rsidRDefault="00996D89" w:rsidP="00DB102F">
      <w:pPr>
        <w:jc w:val="both"/>
        <w:rPr>
          <w:rFonts w:ascii="Times New Roman" w:hAnsi="Times New Roman" w:cs="Times New Roman"/>
          <w:sz w:val="24"/>
        </w:rPr>
      </w:pPr>
    </w:p>
    <w:p w14:paraId="070F6D09" w14:textId="77777777" w:rsidR="00DB102F" w:rsidRPr="001D7D35" w:rsidRDefault="00DB5ACF" w:rsidP="00DB5ACF">
      <w:pPr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>………………………..………</w:t>
      </w:r>
      <w:r w:rsidR="00DB102F"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</w:r>
      <w:r w:rsidRPr="001D7D35">
        <w:rPr>
          <w:rFonts w:ascii="Times New Roman" w:hAnsi="Times New Roman" w:cs="Times New Roman"/>
          <w:sz w:val="24"/>
        </w:rPr>
        <w:tab/>
        <w:t>………..</w:t>
      </w:r>
      <w:r w:rsidR="00DB102F" w:rsidRPr="001D7D35">
        <w:rPr>
          <w:rFonts w:ascii="Times New Roman" w:hAnsi="Times New Roman" w:cs="Times New Roman"/>
          <w:sz w:val="24"/>
        </w:rPr>
        <w:t>…...………………………</w:t>
      </w:r>
    </w:p>
    <w:p w14:paraId="75D6A8F7" w14:textId="77777777" w:rsidR="00DB102F" w:rsidRPr="001D7D35" w:rsidRDefault="00DB102F" w:rsidP="00DB5ACF">
      <w:pPr>
        <w:pStyle w:val="Nagwek3"/>
        <w:numPr>
          <w:ilvl w:val="0"/>
          <w:numId w:val="0"/>
        </w:numPr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7D35">
        <w:rPr>
          <w:rFonts w:ascii="Times New Roman" w:hAnsi="Times New Roman" w:cs="Times New Roman"/>
          <w:b w:val="0"/>
          <w:sz w:val="24"/>
          <w:szCs w:val="24"/>
        </w:rPr>
        <w:t>WYKONAWCA</w:t>
      </w:r>
      <w:r w:rsidRPr="001D7D35">
        <w:rPr>
          <w:rFonts w:ascii="Times New Roman" w:hAnsi="Times New Roman" w:cs="Times New Roman"/>
          <w:b w:val="0"/>
          <w:sz w:val="24"/>
          <w:szCs w:val="24"/>
        </w:rPr>
        <w:tab/>
      </w:r>
      <w:r w:rsidRPr="001D7D35">
        <w:rPr>
          <w:rFonts w:ascii="Times New Roman" w:hAnsi="Times New Roman" w:cs="Times New Roman"/>
          <w:b w:val="0"/>
          <w:sz w:val="24"/>
          <w:szCs w:val="24"/>
        </w:rPr>
        <w:tab/>
      </w:r>
      <w:r w:rsidRPr="001D7D35">
        <w:rPr>
          <w:rFonts w:ascii="Times New Roman" w:hAnsi="Times New Roman" w:cs="Times New Roman"/>
          <w:b w:val="0"/>
          <w:sz w:val="24"/>
          <w:szCs w:val="24"/>
        </w:rPr>
        <w:tab/>
      </w:r>
      <w:r w:rsidRPr="001D7D35">
        <w:rPr>
          <w:rFonts w:ascii="Times New Roman" w:hAnsi="Times New Roman" w:cs="Times New Roman"/>
          <w:b w:val="0"/>
          <w:sz w:val="24"/>
          <w:szCs w:val="24"/>
        </w:rPr>
        <w:tab/>
      </w:r>
      <w:r w:rsidRPr="001D7D35">
        <w:rPr>
          <w:rFonts w:ascii="Times New Roman" w:hAnsi="Times New Roman" w:cs="Times New Roman"/>
          <w:b w:val="0"/>
          <w:sz w:val="24"/>
          <w:szCs w:val="24"/>
        </w:rPr>
        <w:tab/>
      </w:r>
      <w:r w:rsidRPr="001D7D35">
        <w:rPr>
          <w:rFonts w:ascii="Times New Roman" w:hAnsi="Times New Roman" w:cs="Times New Roman"/>
          <w:b w:val="0"/>
          <w:sz w:val="24"/>
          <w:szCs w:val="24"/>
        </w:rPr>
        <w:tab/>
        <w:t xml:space="preserve">  ZAMAWIAJĄCY  </w:t>
      </w:r>
    </w:p>
    <w:p w14:paraId="471CFC7F" w14:textId="77777777" w:rsidR="006C3DF1" w:rsidRPr="001D7D35" w:rsidRDefault="00EF0228" w:rsidP="00EF0228">
      <w:pPr>
        <w:ind w:left="360"/>
        <w:jc w:val="both"/>
        <w:rPr>
          <w:rFonts w:ascii="Times New Roman" w:hAnsi="Times New Roman" w:cs="Times New Roman"/>
          <w:sz w:val="24"/>
        </w:rPr>
      </w:pPr>
      <w:r w:rsidRPr="001D7D35">
        <w:rPr>
          <w:rFonts w:ascii="Times New Roman" w:hAnsi="Times New Roman" w:cs="Times New Roman"/>
          <w:sz w:val="24"/>
        </w:rPr>
        <w:t xml:space="preserve">  </w:t>
      </w:r>
    </w:p>
    <w:sectPr w:rsidR="006C3DF1" w:rsidRPr="001D7D35" w:rsidSect="00574B5C">
      <w:headerReference w:type="default" r:id="rId9"/>
      <w:footerReference w:type="default" r:id="rId10"/>
      <w:footnotePr>
        <w:pos w:val="beneathText"/>
      </w:footnotePr>
      <w:pgSz w:w="11905" w:h="16837"/>
      <w:pgMar w:top="1440" w:right="1080" w:bottom="1440" w:left="1080" w:header="426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F65C8" w14:textId="77777777" w:rsidR="003D38D9" w:rsidRDefault="003D38D9">
      <w:r>
        <w:separator/>
      </w:r>
    </w:p>
  </w:endnote>
  <w:endnote w:type="continuationSeparator" w:id="0">
    <w:p w14:paraId="7C44D335" w14:textId="77777777" w:rsidR="003D38D9" w:rsidRDefault="003D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16"/>
        <w:szCs w:val="16"/>
      </w:rPr>
      <w:id w:val="619279481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50C3127B" w14:textId="77777777" w:rsidR="001D7D35" w:rsidRPr="00136005" w:rsidRDefault="001D7D35" w:rsidP="001D7D35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before="20"/>
              <w:ind w:left="284" w:hanging="284"/>
              <w:jc w:val="center"/>
              <w:rPr>
                <w:rFonts w:ascii="Myriad Pro" w:hAnsi="Myriad Pro" w:cs="Myriad Arabic"/>
                <w:sz w:val="16"/>
                <w:szCs w:val="16"/>
                <w:lang w:val="de-DE"/>
              </w:rPr>
            </w:pPr>
            <w:r w:rsidRPr="00136005">
              <w:rPr>
                <w:rFonts w:ascii="Myriad Pro" w:hAnsi="Myriad Pro" w:cs="Myriad Arabic"/>
                <w:b/>
                <w:sz w:val="16"/>
                <w:szCs w:val="16"/>
                <w:lang w:val="de-DE"/>
              </w:rPr>
              <w:t>TEL.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 (18) 263</w:t>
            </w:r>
            <w:r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>30</w:t>
            </w:r>
            <w:r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00   </w:t>
            </w:r>
            <w:r w:rsidRPr="00136005">
              <w:rPr>
                <w:rFonts w:ascii="Myriad Pro" w:hAnsi="Myriad Pro" w:cs="Myriad Arabic"/>
                <w:b/>
                <w:sz w:val="16"/>
                <w:szCs w:val="16"/>
                <w:lang w:val="de-DE"/>
              </w:rPr>
              <w:t>DYREKTOR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tel. (18) 263</w:t>
            </w:r>
            <w:r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>30</w:t>
            </w:r>
            <w:r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01   </w:t>
            </w:r>
            <w:r w:rsidRPr="00136005">
              <w:rPr>
                <w:rFonts w:ascii="Myriad Pro" w:hAnsi="Myriad Pro" w:cs="Myriad Arabic"/>
                <w:b/>
                <w:sz w:val="16"/>
                <w:szCs w:val="16"/>
                <w:lang w:val="de-DE"/>
              </w:rPr>
              <w:t>FAX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(18)</w:t>
            </w:r>
            <w:r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>263</w:t>
            </w:r>
            <w:r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>39</w:t>
            </w:r>
            <w:r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 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de-DE"/>
              </w:rPr>
              <w:t xml:space="preserve">50    </w:t>
            </w:r>
            <w:r w:rsidRPr="00136005">
              <w:rPr>
                <w:rFonts w:ascii="Myriad Pro" w:hAnsi="Myriad Pro" w:cs="Myriad Arabic"/>
                <w:b/>
                <w:sz w:val="16"/>
                <w:szCs w:val="16"/>
                <w:lang w:val="de-DE"/>
              </w:rPr>
              <w:t xml:space="preserve">E-MAIL: </w:t>
            </w:r>
            <w:hyperlink r:id="rId1" w:history="1">
              <w:r w:rsidRPr="00C14F52">
                <w:rPr>
                  <w:rStyle w:val="Hipercze"/>
                  <w:rFonts w:ascii="Myriad Pro" w:hAnsi="Myriad Pro" w:cs="Myriad Arabic"/>
                  <w:sz w:val="16"/>
                  <w:szCs w:val="16"/>
                  <w:lang w:val="en-US"/>
                </w:rPr>
                <w:t>sekretariat@pszs.eu</w:t>
              </w:r>
            </w:hyperlink>
            <w:r>
              <w:tab/>
            </w:r>
            <w:r w:rsidRPr="005A5F01">
              <w:rPr>
                <w:rStyle w:val="Hipercze"/>
                <w:rFonts w:ascii="Myriad Pro" w:hAnsi="Myriad Pro" w:cs="Myriad Arabic"/>
                <w:b/>
                <w:bCs/>
                <w:sz w:val="16"/>
                <w:szCs w:val="16"/>
                <w:lang w:val="en-US"/>
              </w:rPr>
              <w:t>WWW</w:t>
            </w:r>
            <w:r w:rsidRPr="00C14F52">
              <w:rPr>
                <w:rStyle w:val="Hipercze"/>
                <w:rFonts w:ascii="Myriad Pro" w:hAnsi="Myriad Pro" w:cs="Myriad Arabic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C14F52">
              <w:rPr>
                <w:rStyle w:val="Hipercze"/>
                <w:rFonts w:ascii="Myriad Pro" w:hAnsi="Myriad Pro" w:cs="Myriad Arabic"/>
                <w:sz w:val="16"/>
                <w:szCs w:val="16"/>
                <w:lang w:val="en-US"/>
              </w:rPr>
              <w:t>www.pszs.eu</w:t>
            </w:r>
            <w:r w:rsidRPr="00136005">
              <w:rPr>
                <w:rFonts w:ascii="Myriad Pro" w:hAnsi="Myriad Pro" w:cs="Myriad Arabic"/>
                <w:b/>
                <w:sz w:val="16"/>
                <w:szCs w:val="16"/>
                <w:lang w:val="en-US"/>
              </w:rPr>
              <w:br/>
              <w:t>SPORZĄDZIŁ: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Myriad Pro" w:hAnsi="Myriad Pro" w:cs="Myriad Arabic"/>
                <w:sz w:val="16"/>
                <w:szCs w:val="16"/>
                <w:lang w:val="en-US"/>
              </w:rPr>
              <w:t>Dział Logistyki</w:t>
            </w:r>
            <w:r w:rsidRPr="00136005">
              <w:rPr>
                <w:rFonts w:ascii="Myriad Pro" w:hAnsi="Myriad Pro" w:cs="Myriad Arabic"/>
                <w:sz w:val="16"/>
                <w:szCs w:val="16"/>
                <w:lang w:val="en-US"/>
              </w:rPr>
              <w:t>/</w:t>
            </w:r>
            <w:r>
              <w:rPr>
                <w:rFonts w:ascii="Myriad Pro" w:hAnsi="Myriad Pro" w:cs="Myriad Arabic"/>
                <w:sz w:val="16"/>
                <w:szCs w:val="16"/>
                <w:lang w:val="en-US"/>
              </w:rPr>
              <w:t xml:space="preserve"> B.D.</w:t>
            </w:r>
          </w:p>
          <w:p w14:paraId="0F71DFCD" w14:textId="66A8C94E" w:rsidR="00773530" w:rsidRDefault="00773530" w:rsidP="00100960">
            <w:pPr>
              <w:pStyle w:val="Stopka"/>
              <w:rPr>
                <w:sz w:val="20"/>
                <w:u w:val="single"/>
                <w:lang w:val="de-DE"/>
              </w:rPr>
            </w:pPr>
          </w:p>
          <w:p w14:paraId="5F1FB4A7" w14:textId="77777777" w:rsidR="00773530" w:rsidRDefault="00773530">
            <w:pPr>
              <w:pStyle w:val="Stopka"/>
              <w:jc w:val="right"/>
              <w:rPr>
                <w:b/>
                <w:sz w:val="16"/>
                <w:szCs w:val="16"/>
                <w:lang w:val="de-DE"/>
              </w:rPr>
            </w:pPr>
          </w:p>
          <w:p w14:paraId="5E62410F" w14:textId="77777777" w:rsidR="00773530" w:rsidRPr="00100960" w:rsidRDefault="00773530">
            <w:pPr>
              <w:pStyle w:val="Stopka"/>
              <w:jc w:val="right"/>
              <w:rPr>
                <w:b/>
                <w:sz w:val="16"/>
                <w:szCs w:val="16"/>
              </w:rPr>
            </w:pPr>
            <w:r w:rsidRPr="00100960">
              <w:rPr>
                <w:b/>
                <w:sz w:val="16"/>
                <w:szCs w:val="16"/>
              </w:rPr>
              <w:t xml:space="preserve">Strona </w:t>
            </w:r>
            <w:r w:rsidR="00491564" w:rsidRPr="00100960">
              <w:rPr>
                <w:b/>
                <w:sz w:val="16"/>
                <w:szCs w:val="16"/>
              </w:rPr>
              <w:fldChar w:fldCharType="begin"/>
            </w:r>
            <w:r w:rsidRPr="00100960">
              <w:rPr>
                <w:b/>
                <w:sz w:val="16"/>
                <w:szCs w:val="16"/>
              </w:rPr>
              <w:instrText>PAGE</w:instrText>
            </w:r>
            <w:r w:rsidR="00491564" w:rsidRPr="00100960">
              <w:rPr>
                <w:b/>
                <w:sz w:val="16"/>
                <w:szCs w:val="16"/>
              </w:rPr>
              <w:fldChar w:fldCharType="separate"/>
            </w:r>
            <w:r w:rsidR="00016B9C">
              <w:rPr>
                <w:b/>
                <w:noProof/>
                <w:sz w:val="16"/>
                <w:szCs w:val="16"/>
              </w:rPr>
              <w:t>1</w:t>
            </w:r>
            <w:r w:rsidR="00491564" w:rsidRPr="00100960">
              <w:rPr>
                <w:b/>
                <w:sz w:val="16"/>
                <w:szCs w:val="16"/>
              </w:rPr>
              <w:fldChar w:fldCharType="end"/>
            </w:r>
            <w:r w:rsidRPr="00100960">
              <w:rPr>
                <w:b/>
                <w:sz w:val="16"/>
                <w:szCs w:val="16"/>
              </w:rPr>
              <w:t xml:space="preserve"> z </w:t>
            </w:r>
            <w:r w:rsidR="00491564" w:rsidRPr="00100960">
              <w:rPr>
                <w:b/>
                <w:sz w:val="16"/>
                <w:szCs w:val="16"/>
              </w:rPr>
              <w:fldChar w:fldCharType="begin"/>
            </w:r>
            <w:r w:rsidRPr="00100960">
              <w:rPr>
                <w:b/>
                <w:sz w:val="16"/>
                <w:szCs w:val="16"/>
              </w:rPr>
              <w:instrText>NUMPAGES</w:instrText>
            </w:r>
            <w:r w:rsidR="00491564" w:rsidRPr="00100960">
              <w:rPr>
                <w:b/>
                <w:sz w:val="16"/>
                <w:szCs w:val="16"/>
              </w:rPr>
              <w:fldChar w:fldCharType="separate"/>
            </w:r>
            <w:r w:rsidR="00016B9C">
              <w:rPr>
                <w:b/>
                <w:noProof/>
                <w:sz w:val="16"/>
                <w:szCs w:val="16"/>
              </w:rPr>
              <w:t>7</w:t>
            </w:r>
            <w:r w:rsidR="00491564" w:rsidRPr="00100960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7A66C6D8" w14:textId="77777777" w:rsidR="00773530" w:rsidRDefault="00773530">
    <w:pPr>
      <w:pStyle w:val="Stopka"/>
      <w:rPr>
        <w:sz w:val="2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F7C36" w14:textId="77777777" w:rsidR="003D38D9" w:rsidRDefault="003D38D9">
      <w:r>
        <w:separator/>
      </w:r>
    </w:p>
  </w:footnote>
  <w:footnote w:type="continuationSeparator" w:id="0">
    <w:p w14:paraId="3BEC0F64" w14:textId="77777777" w:rsidR="003D38D9" w:rsidRDefault="003D3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330F0" w14:textId="1103EC1D" w:rsidR="00773530" w:rsidRDefault="001D7D35" w:rsidP="00A963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E5E5CFF" wp14:editId="363B7359">
          <wp:simplePos x="0" y="0"/>
          <wp:positionH relativeFrom="column">
            <wp:posOffset>-1085850</wp:posOffset>
          </wp:positionH>
          <wp:positionV relativeFrom="paragraph">
            <wp:posOffset>165735</wp:posOffset>
          </wp:positionV>
          <wp:extent cx="8483301" cy="1192530"/>
          <wp:effectExtent l="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301" cy="1192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26F0621" w14:textId="51C1C087" w:rsidR="001D7D35" w:rsidRDefault="001D7D35" w:rsidP="00A9637F">
    <w:pPr>
      <w:pStyle w:val="Nagwek"/>
    </w:pPr>
  </w:p>
  <w:p w14:paraId="7D70A1EE" w14:textId="65011322" w:rsidR="001D7D35" w:rsidRDefault="001D7D35" w:rsidP="00A9637F">
    <w:pPr>
      <w:pStyle w:val="Nagwek"/>
    </w:pPr>
  </w:p>
  <w:p w14:paraId="7547D9F0" w14:textId="6080BD2D" w:rsidR="001D7D35" w:rsidRDefault="001D7D35" w:rsidP="00A9637F">
    <w:pPr>
      <w:pStyle w:val="Nagwek"/>
    </w:pPr>
  </w:p>
  <w:p w14:paraId="45E66441" w14:textId="32A0E396" w:rsidR="001D7D35" w:rsidRDefault="001D7D35" w:rsidP="00A9637F">
    <w:pPr>
      <w:pStyle w:val="Nagwek"/>
    </w:pPr>
  </w:p>
  <w:p w14:paraId="6147C064" w14:textId="18ACA06F" w:rsidR="001D7D35" w:rsidRDefault="001D7D35" w:rsidP="00A9637F">
    <w:pPr>
      <w:pStyle w:val="Nagwek"/>
    </w:pPr>
  </w:p>
  <w:p w14:paraId="3425AE38" w14:textId="77777777" w:rsidR="001D7D35" w:rsidRPr="00A9637F" w:rsidRDefault="001D7D35" w:rsidP="00A963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113"/>
        </w:tabs>
        <w:ind w:left="1113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866"/>
        </w:tabs>
        <w:ind w:left="1866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2619"/>
        </w:tabs>
        <w:ind w:left="2619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3372"/>
        </w:tabs>
        <w:ind w:left="3372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4125"/>
        </w:tabs>
        <w:ind w:left="4125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4878"/>
        </w:tabs>
        <w:ind w:left="4878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5631"/>
        </w:tabs>
        <w:ind w:left="5631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6384"/>
        </w:tabs>
        <w:ind w:left="6384" w:hanging="360"/>
      </w:pPr>
      <w:rPr>
        <w:rFonts w:ascii="Symbol" w:hAnsi="Symbol"/>
        <w:b/>
      </w:rPr>
    </w:lvl>
  </w:abstractNum>
  <w:abstractNum w:abstractNumId="2" w15:restartNumberingAfterBreak="0">
    <w:nsid w:val="036F5B86"/>
    <w:multiLevelType w:val="hybridMultilevel"/>
    <w:tmpl w:val="23061DF4"/>
    <w:lvl w:ilvl="0" w:tplc="9218384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31EDB"/>
    <w:multiLevelType w:val="hybridMultilevel"/>
    <w:tmpl w:val="C4C2E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4328B"/>
    <w:multiLevelType w:val="multilevel"/>
    <w:tmpl w:val="4F7CA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61AAC"/>
    <w:multiLevelType w:val="hybridMultilevel"/>
    <w:tmpl w:val="E8F0D9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829F8"/>
    <w:multiLevelType w:val="hybridMultilevel"/>
    <w:tmpl w:val="B22A6D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F6466A"/>
    <w:multiLevelType w:val="hybridMultilevel"/>
    <w:tmpl w:val="B2B2E232"/>
    <w:lvl w:ilvl="0" w:tplc="580EA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1118D4"/>
    <w:multiLevelType w:val="multilevel"/>
    <w:tmpl w:val="AC84F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67DB6"/>
    <w:multiLevelType w:val="multilevel"/>
    <w:tmpl w:val="B7AA8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14280F"/>
    <w:multiLevelType w:val="hybridMultilevel"/>
    <w:tmpl w:val="039825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57A3D7F"/>
    <w:multiLevelType w:val="hybridMultilevel"/>
    <w:tmpl w:val="BDFC0F32"/>
    <w:lvl w:ilvl="0" w:tplc="77821B3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D3A08"/>
    <w:multiLevelType w:val="hybridMultilevel"/>
    <w:tmpl w:val="1CCE5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F317C"/>
    <w:multiLevelType w:val="hybridMultilevel"/>
    <w:tmpl w:val="C4822360"/>
    <w:lvl w:ilvl="0" w:tplc="7C78A7B8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9C01BC"/>
    <w:multiLevelType w:val="hybridMultilevel"/>
    <w:tmpl w:val="947E241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87F3E83"/>
    <w:multiLevelType w:val="hybridMultilevel"/>
    <w:tmpl w:val="D68411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ED0073"/>
    <w:multiLevelType w:val="hybridMultilevel"/>
    <w:tmpl w:val="9140DD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E50316"/>
    <w:multiLevelType w:val="hybridMultilevel"/>
    <w:tmpl w:val="CAA48A12"/>
    <w:lvl w:ilvl="0" w:tplc="7CF8AAC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EA39CF"/>
    <w:multiLevelType w:val="hybridMultilevel"/>
    <w:tmpl w:val="FC840F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E87FC6"/>
    <w:multiLevelType w:val="hybridMultilevel"/>
    <w:tmpl w:val="7E5AB77C"/>
    <w:lvl w:ilvl="0" w:tplc="9556794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12441F"/>
    <w:multiLevelType w:val="hybridMultilevel"/>
    <w:tmpl w:val="327059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54280C"/>
    <w:multiLevelType w:val="hybridMultilevel"/>
    <w:tmpl w:val="083ADD0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70827854"/>
    <w:multiLevelType w:val="hybridMultilevel"/>
    <w:tmpl w:val="C442D0C4"/>
    <w:lvl w:ilvl="0" w:tplc="8ED61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F67966"/>
    <w:multiLevelType w:val="hybridMultilevel"/>
    <w:tmpl w:val="0CB6ED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553238">
    <w:abstractNumId w:val="0"/>
  </w:num>
  <w:num w:numId="2" w16cid:durableId="539783778">
    <w:abstractNumId w:val="8"/>
  </w:num>
  <w:num w:numId="3" w16cid:durableId="666447137">
    <w:abstractNumId w:val="4"/>
  </w:num>
  <w:num w:numId="4" w16cid:durableId="863326846">
    <w:abstractNumId w:val="9"/>
  </w:num>
  <w:num w:numId="5" w16cid:durableId="894390647">
    <w:abstractNumId w:val="19"/>
  </w:num>
  <w:num w:numId="6" w16cid:durableId="1685402315">
    <w:abstractNumId w:val="17"/>
  </w:num>
  <w:num w:numId="7" w16cid:durableId="1287618408">
    <w:abstractNumId w:val="6"/>
  </w:num>
  <w:num w:numId="8" w16cid:durableId="2130976592">
    <w:abstractNumId w:val="5"/>
  </w:num>
  <w:num w:numId="9" w16cid:durableId="1103645466">
    <w:abstractNumId w:val="16"/>
  </w:num>
  <w:num w:numId="10" w16cid:durableId="671491543">
    <w:abstractNumId w:val="15"/>
  </w:num>
  <w:num w:numId="11" w16cid:durableId="965623935">
    <w:abstractNumId w:val="11"/>
  </w:num>
  <w:num w:numId="12" w16cid:durableId="959383069">
    <w:abstractNumId w:val="14"/>
  </w:num>
  <w:num w:numId="13" w16cid:durableId="1536650881">
    <w:abstractNumId w:val="10"/>
  </w:num>
  <w:num w:numId="14" w16cid:durableId="1639988365">
    <w:abstractNumId w:val="2"/>
  </w:num>
  <w:num w:numId="15" w16cid:durableId="1770395756">
    <w:abstractNumId w:val="12"/>
  </w:num>
  <w:num w:numId="16" w16cid:durableId="404181031">
    <w:abstractNumId w:val="22"/>
  </w:num>
  <w:num w:numId="17" w16cid:durableId="2085570621">
    <w:abstractNumId w:val="20"/>
  </w:num>
  <w:num w:numId="18" w16cid:durableId="1932154051">
    <w:abstractNumId w:val="3"/>
  </w:num>
  <w:num w:numId="19" w16cid:durableId="1572693971">
    <w:abstractNumId w:val="23"/>
  </w:num>
  <w:num w:numId="20" w16cid:durableId="2144931286">
    <w:abstractNumId w:val="13"/>
  </w:num>
  <w:num w:numId="21" w16cid:durableId="1379282095">
    <w:abstractNumId w:val="18"/>
  </w:num>
  <w:num w:numId="22" w16cid:durableId="228421033">
    <w:abstractNumId w:val="7"/>
  </w:num>
  <w:num w:numId="23" w16cid:durableId="756487146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defaultTabStop w:val="708"/>
  <w:hyphenationZone w:val="425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3DF1"/>
    <w:rsid w:val="000009E5"/>
    <w:rsid w:val="0000313B"/>
    <w:rsid w:val="00016B9C"/>
    <w:rsid w:val="0002239D"/>
    <w:rsid w:val="000337EC"/>
    <w:rsid w:val="000430F1"/>
    <w:rsid w:val="00043213"/>
    <w:rsid w:val="00054EE0"/>
    <w:rsid w:val="00056EDE"/>
    <w:rsid w:val="00056F32"/>
    <w:rsid w:val="00061F97"/>
    <w:rsid w:val="00073A7F"/>
    <w:rsid w:val="00084B07"/>
    <w:rsid w:val="000A1A5A"/>
    <w:rsid w:val="000A792D"/>
    <w:rsid w:val="000B0CAF"/>
    <w:rsid w:val="000B0CE4"/>
    <w:rsid w:val="000B0DDA"/>
    <w:rsid w:val="000C0A64"/>
    <w:rsid w:val="00100960"/>
    <w:rsid w:val="00104012"/>
    <w:rsid w:val="001068F7"/>
    <w:rsid w:val="0018156A"/>
    <w:rsid w:val="001A0AA8"/>
    <w:rsid w:val="001A6F82"/>
    <w:rsid w:val="001B5EE1"/>
    <w:rsid w:val="001C0600"/>
    <w:rsid w:val="001C447E"/>
    <w:rsid w:val="001D0976"/>
    <w:rsid w:val="001D113D"/>
    <w:rsid w:val="001D141F"/>
    <w:rsid w:val="001D7D35"/>
    <w:rsid w:val="001E7579"/>
    <w:rsid w:val="001E7F52"/>
    <w:rsid w:val="001F3854"/>
    <w:rsid w:val="001F7A2D"/>
    <w:rsid w:val="00212359"/>
    <w:rsid w:val="00232412"/>
    <w:rsid w:val="00247E1F"/>
    <w:rsid w:val="00252386"/>
    <w:rsid w:val="00252681"/>
    <w:rsid w:val="00274A8A"/>
    <w:rsid w:val="00274C4C"/>
    <w:rsid w:val="00276C33"/>
    <w:rsid w:val="002A27D4"/>
    <w:rsid w:val="002B2D15"/>
    <w:rsid w:val="002B524B"/>
    <w:rsid w:val="002C07F3"/>
    <w:rsid w:val="002C116C"/>
    <w:rsid w:val="002C1D1D"/>
    <w:rsid w:val="002C42B0"/>
    <w:rsid w:val="002D64FA"/>
    <w:rsid w:val="002E2B3E"/>
    <w:rsid w:val="002F1F92"/>
    <w:rsid w:val="002F3071"/>
    <w:rsid w:val="00302F11"/>
    <w:rsid w:val="0030686A"/>
    <w:rsid w:val="00306F03"/>
    <w:rsid w:val="00307D92"/>
    <w:rsid w:val="00322B86"/>
    <w:rsid w:val="00324D8B"/>
    <w:rsid w:val="00354A5E"/>
    <w:rsid w:val="0036229A"/>
    <w:rsid w:val="0036479B"/>
    <w:rsid w:val="0038343E"/>
    <w:rsid w:val="00392278"/>
    <w:rsid w:val="00396D34"/>
    <w:rsid w:val="003A3F6D"/>
    <w:rsid w:val="003C238B"/>
    <w:rsid w:val="003C7CC4"/>
    <w:rsid w:val="003D0610"/>
    <w:rsid w:val="003D0B41"/>
    <w:rsid w:val="003D38D9"/>
    <w:rsid w:val="003D6E8A"/>
    <w:rsid w:val="003E5239"/>
    <w:rsid w:val="004212D8"/>
    <w:rsid w:val="0045219D"/>
    <w:rsid w:val="004549CE"/>
    <w:rsid w:val="00465E17"/>
    <w:rsid w:val="00466072"/>
    <w:rsid w:val="004808F2"/>
    <w:rsid w:val="004811C7"/>
    <w:rsid w:val="00481237"/>
    <w:rsid w:val="00491564"/>
    <w:rsid w:val="00493ADD"/>
    <w:rsid w:val="00495E5B"/>
    <w:rsid w:val="004B7D7F"/>
    <w:rsid w:val="004D0E68"/>
    <w:rsid w:val="004F08F8"/>
    <w:rsid w:val="004F60E2"/>
    <w:rsid w:val="005218DD"/>
    <w:rsid w:val="00521C06"/>
    <w:rsid w:val="00522113"/>
    <w:rsid w:val="005225DE"/>
    <w:rsid w:val="005360E4"/>
    <w:rsid w:val="005407CC"/>
    <w:rsid w:val="00572EF8"/>
    <w:rsid w:val="00573B81"/>
    <w:rsid w:val="00574B5C"/>
    <w:rsid w:val="00574E46"/>
    <w:rsid w:val="00581474"/>
    <w:rsid w:val="00583336"/>
    <w:rsid w:val="0058484F"/>
    <w:rsid w:val="005A143E"/>
    <w:rsid w:val="005A14DC"/>
    <w:rsid w:val="005A48D8"/>
    <w:rsid w:val="005B0F75"/>
    <w:rsid w:val="005B49DD"/>
    <w:rsid w:val="005C1BAE"/>
    <w:rsid w:val="005D363F"/>
    <w:rsid w:val="005D7050"/>
    <w:rsid w:val="005E02E6"/>
    <w:rsid w:val="005E3704"/>
    <w:rsid w:val="005F088F"/>
    <w:rsid w:val="005F7AE3"/>
    <w:rsid w:val="0060565F"/>
    <w:rsid w:val="006136DC"/>
    <w:rsid w:val="00625D2C"/>
    <w:rsid w:val="00627795"/>
    <w:rsid w:val="0063224B"/>
    <w:rsid w:val="00643A57"/>
    <w:rsid w:val="006479AD"/>
    <w:rsid w:val="006535C9"/>
    <w:rsid w:val="00654EB8"/>
    <w:rsid w:val="00656270"/>
    <w:rsid w:val="00656EAC"/>
    <w:rsid w:val="00666F2C"/>
    <w:rsid w:val="00671A0E"/>
    <w:rsid w:val="006814B6"/>
    <w:rsid w:val="006A0829"/>
    <w:rsid w:val="006A7CAE"/>
    <w:rsid w:val="006C2E71"/>
    <w:rsid w:val="006C3DF1"/>
    <w:rsid w:val="006C405C"/>
    <w:rsid w:val="006D00A0"/>
    <w:rsid w:val="006D7607"/>
    <w:rsid w:val="006E1BEA"/>
    <w:rsid w:val="007034E9"/>
    <w:rsid w:val="00703FB4"/>
    <w:rsid w:val="007056BE"/>
    <w:rsid w:val="00714BE2"/>
    <w:rsid w:val="00723DB3"/>
    <w:rsid w:val="00730F62"/>
    <w:rsid w:val="0074229F"/>
    <w:rsid w:val="00752DF4"/>
    <w:rsid w:val="00773530"/>
    <w:rsid w:val="00791615"/>
    <w:rsid w:val="00794FC1"/>
    <w:rsid w:val="007A14F6"/>
    <w:rsid w:val="007A5FD0"/>
    <w:rsid w:val="007B4CAE"/>
    <w:rsid w:val="007B5302"/>
    <w:rsid w:val="007B737F"/>
    <w:rsid w:val="007C6334"/>
    <w:rsid w:val="007C77C0"/>
    <w:rsid w:val="007D3A31"/>
    <w:rsid w:val="007E65A8"/>
    <w:rsid w:val="007E79DA"/>
    <w:rsid w:val="008063EF"/>
    <w:rsid w:val="00813D77"/>
    <w:rsid w:val="008160EB"/>
    <w:rsid w:val="0084028B"/>
    <w:rsid w:val="00856E82"/>
    <w:rsid w:val="008667B1"/>
    <w:rsid w:val="0087755F"/>
    <w:rsid w:val="008776B7"/>
    <w:rsid w:val="00886FE8"/>
    <w:rsid w:val="00887F2C"/>
    <w:rsid w:val="00890B1E"/>
    <w:rsid w:val="008A112A"/>
    <w:rsid w:val="008A671C"/>
    <w:rsid w:val="008B27EC"/>
    <w:rsid w:val="008B77A6"/>
    <w:rsid w:val="008B7C66"/>
    <w:rsid w:val="008C43BD"/>
    <w:rsid w:val="008D7B65"/>
    <w:rsid w:val="008F0C20"/>
    <w:rsid w:val="008F58FF"/>
    <w:rsid w:val="008F5F02"/>
    <w:rsid w:val="00900AC9"/>
    <w:rsid w:val="009113F5"/>
    <w:rsid w:val="00911916"/>
    <w:rsid w:val="00920859"/>
    <w:rsid w:val="00926022"/>
    <w:rsid w:val="00935DC6"/>
    <w:rsid w:val="00936517"/>
    <w:rsid w:val="00956F10"/>
    <w:rsid w:val="00967D46"/>
    <w:rsid w:val="009731EC"/>
    <w:rsid w:val="009763A0"/>
    <w:rsid w:val="00977297"/>
    <w:rsid w:val="009904EE"/>
    <w:rsid w:val="00993CC5"/>
    <w:rsid w:val="00994B31"/>
    <w:rsid w:val="00996D89"/>
    <w:rsid w:val="009B29CB"/>
    <w:rsid w:val="009D5AB4"/>
    <w:rsid w:val="009F51D1"/>
    <w:rsid w:val="00A02D19"/>
    <w:rsid w:val="00A22EF2"/>
    <w:rsid w:val="00A33AA1"/>
    <w:rsid w:val="00A34572"/>
    <w:rsid w:val="00A423F7"/>
    <w:rsid w:val="00A42423"/>
    <w:rsid w:val="00A43232"/>
    <w:rsid w:val="00A528F7"/>
    <w:rsid w:val="00A73538"/>
    <w:rsid w:val="00A75364"/>
    <w:rsid w:val="00A813F3"/>
    <w:rsid w:val="00A84860"/>
    <w:rsid w:val="00A9637F"/>
    <w:rsid w:val="00AA72C0"/>
    <w:rsid w:val="00AB3873"/>
    <w:rsid w:val="00AC7F7E"/>
    <w:rsid w:val="00AD5A1A"/>
    <w:rsid w:val="00AF2240"/>
    <w:rsid w:val="00B01C74"/>
    <w:rsid w:val="00B1743B"/>
    <w:rsid w:val="00B3452C"/>
    <w:rsid w:val="00B40072"/>
    <w:rsid w:val="00B56EC1"/>
    <w:rsid w:val="00B71ABD"/>
    <w:rsid w:val="00B85BAD"/>
    <w:rsid w:val="00B9466C"/>
    <w:rsid w:val="00BA0472"/>
    <w:rsid w:val="00BA0CBE"/>
    <w:rsid w:val="00BB190F"/>
    <w:rsid w:val="00BC1C13"/>
    <w:rsid w:val="00BD5766"/>
    <w:rsid w:val="00BD7EDD"/>
    <w:rsid w:val="00BE5AF0"/>
    <w:rsid w:val="00C072FE"/>
    <w:rsid w:val="00C26343"/>
    <w:rsid w:val="00C26B07"/>
    <w:rsid w:val="00C2719A"/>
    <w:rsid w:val="00C2796F"/>
    <w:rsid w:val="00C32239"/>
    <w:rsid w:val="00C340E5"/>
    <w:rsid w:val="00C34AE2"/>
    <w:rsid w:val="00C41401"/>
    <w:rsid w:val="00C42BB3"/>
    <w:rsid w:val="00C74052"/>
    <w:rsid w:val="00C909B3"/>
    <w:rsid w:val="00C92E09"/>
    <w:rsid w:val="00CA2FB3"/>
    <w:rsid w:val="00CB32F3"/>
    <w:rsid w:val="00CB78D6"/>
    <w:rsid w:val="00CC0C71"/>
    <w:rsid w:val="00CD209F"/>
    <w:rsid w:val="00CD78A0"/>
    <w:rsid w:val="00CF0386"/>
    <w:rsid w:val="00CF27DE"/>
    <w:rsid w:val="00D0291F"/>
    <w:rsid w:val="00D1657D"/>
    <w:rsid w:val="00D26941"/>
    <w:rsid w:val="00D34459"/>
    <w:rsid w:val="00D46501"/>
    <w:rsid w:val="00D51326"/>
    <w:rsid w:val="00D81464"/>
    <w:rsid w:val="00D82B89"/>
    <w:rsid w:val="00DA204A"/>
    <w:rsid w:val="00DA497F"/>
    <w:rsid w:val="00DA4D0F"/>
    <w:rsid w:val="00DA598F"/>
    <w:rsid w:val="00DB102F"/>
    <w:rsid w:val="00DB5ACF"/>
    <w:rsid w:val="00DD5400"/>
    <w:rsid w:val="00DD7921"/>
    <w:rsid w:val="00DF1061"/>
    <w:rsid w:val="00DF7760"/>
    <w:rsid w:val="00E079CD"/>
    <w:rsid w:val="00E1743D"/>
    <w:rsid w:val="00E2664E"/>
    <w:rsid w:val="00E277B7"/>
    <w:rsid w:val="00E33554"/>
    <w:rsid w:val="00E36C6F"/>
    <w:rsid w:val="00E501B5"/>
    <w:rsid w:val="00E5657E"/>
    <w:rsid w:val="00E94174"/>
    <w:rsid w:val="00E964DA"/>
    <w:rsid w:val="00EA1F5D"/>
    <w:rsid w:val="00EA54B8"/>
    <w:rsid w:val="00EB578B"/>
    <w:rsid w:val="00EC12D6"/>
    <w:rsid w:val="00ED2A61"/>
    <w:rsid w:val="00EF0228"/>
    <w:rsid w:val="00EF44C9"/>
    <w:rsid w:val="00F227F0"/>
    <w:rsid w:val="00F24A1B"/>
    <w:rsid w:val="00F26AAF"/>
    <w:rsid w:val="00F35616"/>
    <w:rsid w:val="00F4456C"/>
    <w:rsid w:val="00F46990"/>
    <w:rsid w:val="00F55A54"/>
    <w:rsid w:val="00F83FCC"/>
    <w:rsid w:val="00F85D0C"/>
    <w:rsid w:val="00F93944"/>
    <w:rsid w:val="00FB73E6"/>
    <w:rsid w:val="00FC7C87"/>
    <w:rsid w:val="00FD0005"/>
    <w:rsid w:val="00FD102C"/>
    <w:rsid w:val="00FE0B34"/>
    <w:rsid w:val="00FE3238"/>
    <w:rsid w:val="00FE33BD"/>
    <w:rsid w:val="00F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4:docId w14:val="312522CC"/>
  <w15:docId w15:val="{171C6893-DF45-4493-BF31-63DFC816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022"/>
    <w:pPr>
      <w:suppressAutoHyphens/>
    </w:pPr>
    <w:rPr>
      <w:sz w:val="28"/>
      <w:szCs w:val="24"/>
      <w:lang w:eastAsia="ar-SA"/>
    </w:rPr>
  </w:style>
  <w:style w:type="paragraph" w:styleId="Nagwek1">
    <w:name w:val="heading 1"/>
    <w:basedOn w:val="Normalny"/>
    <w:next w:val="Normalny"/>
    <w:qFormat/>
    <w:rsid w:val="00926022"/>
    <w:pPr>
      <w:keepNext/>
      <w:numPr>
        <w:numId w:val="1"/>
      </w:numPr>
      <w:outlineLvl w:val="0"/>
    </w:pPr>
    <w:rPr>
      <w:sz w:val="48"/>
    </w:rPr>
  </w:style>
  <w:style w:type="paragraph" w:styleId="Nagwek2">
    <w:name w:val="heading 2"/>
    <w:basedOn w:val="Normalny"/>
    <w:next w:val="Normalny"/>
    <w:qFormat/>
    <w:rsid w:val="00926022"/>
    <w:pPr>
      <w:keepNext/>
      <w:numPr>
        <w:ilvl w:val="1"/>
        <w:numId w:val="1"/>
      </w:numPr>
      <w:jc w:val="center"/>
      <w:outlineLvl w:val="1"/>
    </w:pPr>
    <w:rPr>
      <w:sz w:val="48"/>
    </w:rPr>
  </w:style>
  <w:style w:type="paragraph" w:styleId="Nagwek3">
    <w:name w:val="heading 3"/>
    <w:basedOn w:val="Nagwek10"/>
    <w:next w:val="Tekstpodstawowy"/>
    <w:qFormat/>
    <w:rsid w:val="00926022"/>
    <w:pPr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agwek10"/>
    <w:next w:val="Tekstpodstawowy"/>
    <w:qFormat/>
    <w:rsid w:val="00926022"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10"/>
    <w:next w:val="Tekstpodstawowy"/>
    <w:qFormat/>
    <w:rsid w:val="00926022"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926022"/>
    <w:rPr>
      <w:b/>
    </w:rPr>
  </w:style>
  <w:style w:type="character" w:customStyle="1" w:styleId="Absatz-Standardschriftart">
    <w:name w:val="Absatz-Standardschriftart"/>
    <w:rsid w:val="00926022"/>
  </w:style>
  <w:style w:type="character" w:customStyle="1" w:styleId="WW-Absatz-Standardschriftart">
    <w:name w:val="WW-Absatz-Standardschriftart"/>
    <w:rsid w:val="00926022"/>
  </w:style>
  <w:style w:type="character" w:customStyle="1" w:styleId="WW-Absatz-Standardschriftart1">
    <w:name w:val="WW-Absatz-Standardschriftart1"/>
    <w:rsid w:val="00926022"/>
  </w:style>
  <w:style w:type="character" w:customStyle="1" w:styleId="WW-Absatz-Standardschriftart11">
    <w:name w:val="WW-Absatz-Standardschriftart11"/>
    <w:rsid w:val="00926022"/>
  </w:style>
  <w:style w:type="character" w:customStyle="1" w:styleId="Domylnaczcionkaakapitu1">
    <w:name w:val="Domyślna czcionka akapitu1"/>
    <w:rsid w:val="00926022"/>
  </w:style>
  <w:style w:type="character" w:styleId="Hipercze">
    <w:name w:val="Hyperlink"/>
    <w:basedOn w:val="Domylnaczcionkaakapitu1"/>
    <w:uiPriority w:val="99"/>
    <w:rsid w:val="00926022"/>
    <w:rPr>
      <w:color w:val="0000FF"/>
      <w:u w:val="single"/>
    </w:rPr>
  </w:style>
  <w:style w:type="character" w:styleId="UyteHipercze">
    <w:name w:val="FollowedHyperlink"/>
    <w:basedOn w:val="Domylnaczcionkaakapitu1"/>
    <w:semiHidden/>
    <w:rsid w:val="00926022"/>
    <w:rPr>
      <w:color w:val="800080"/>
      <w:u w:val="single"/>
    </w:rPr>
  </w:style>
  <w:style w:type="character" w:customStyle="1" w:styleId="TekstpodstawowyZnak">
    <w:name w:val="Tekst podstawowy Znak"/>
    <w:basedOn w:val="Domylnaczcionkaakapitu1"/>
    <w:rsid w:val="00926022"/>
    <w:rPr>
      <w:sz w:val="24"/>
      <w:szCs w:val="24"/>
    </w:rPr>
  </w:style>
  <w:style w:type="character" w:customStyle="1" w:styleId="olttablecontent">
    <w:name w:val="olttablecontent"/>
    <w:basedOn w:val="Domylnaczcionkaakapitu1"/>
    <w:rsid w:val="00926022"/>
  </w:style>
  <w:style w:type="character" w:customStyle="1" w:styleId="NagwekZnak">
    <w:name w:val="Nagłówek Znak"/>
    <w:basedOn w:val="Domylnaczcionkaakapitu1"/>
    <w:uiPriority w:val="99"/>
    <w:rsid w:val="00926022"/>
    <w:rPr>
      <w:sz w:val="28"/>
    </w:rPr>
  </w:style>
  <w:style w:type="character" w:customStyle="1" w:styleId="Symbolewypunktowania">
    <w:name w:val="Symbole wypunktowania"/>
    <w:rsid w:val="00926022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  <w:rsid w:val="00926022"/>
  </w:style>
  <w:style w:type="paragraph" w:customStyle="1" w:styleId="Nagwek10">
    <w:name w:val="Nagłówek1"/>
    <w:basedOn w:val="Normalny"/>
    <w:next w:val="Tekstpodstawowy"/>
    <w:rsid w:val="00926022"/>
    <w:pPr>
      <w:keepNext/>
      <w:spacing w:before="240" w:after="120"/>
    </w:pPr>
    <w:rPr>
      <w:rFonts w:eastAsia="Lucida Sans Unicode" w:cs="Tahoma"/>
      <w:szCs w:val="28"/>
    </w:rPr>
  </w:style>
  <w:style w:type="paragraph" w:styleId="Tekstpodstawowy">
    <w:name w:val="Body Text"/>
    <w:basedOn w:val="Normalny"/>
    <w:semiHidden/>
    <w:rsid w:val="00926022"/>
    <w:pPr>
      <w:spacing w:before="100" w:after="100"/>
    </w:pPr>
    <w:rPr>
      <w:sz w:val="24"/>
    </w:rPr>
  </w:style>
  <w:style w:type="paragraph" w:styleId="Lista">
    <w:name w:val="List"/>
    <w:basedOn w:val="Tekstpodstawowy"/>
    <w:semiHidden/>
    <w:rsid w:val="00926022"/>
    <w:rPr>
      <w:rFonts w:cs="Tahoma"/>
    </w:rPr>
  </w:style>
  <w:style w:type="paragraph" w:customStyle="1" w:styleId="Podpis1">
    <w:name w:val="Podpis1"/>
    <w:basedOn w:val="Normalny"/>
    <w:rsid w:val="00926022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ks">
    <w:name w:val="Indeks"/>
    <w:basedOn w:val="Normalny"/>
    <w:rsid w:val="00926022"/>
    <w:pPr>
      <w:suppressLineNumbers/>
    </w:pPr>
    <w:rPr>
      <w:rFonts w:cs="Tahoma"/>
    </w:rPr>
  </w:style>
  <w:style w:type="paragraph" w:styleId="Nagwek">
    <w:name w:val="header"/>
    <w:basedOn w:val="Normalny"/>
    <w:uiPriority w:val="99"/>
    <w:rsid w:val="0092602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2602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926022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ą3,Akapit z listą31,Wypunktowanie,Normal2,Akapit z listą1,CW_Lista,wypunktowanie,Nagłowek 3,Preambuła,Kolorowa lista — akcent 11,Dot pt,F5 List Paragraph,Recommendation,lp1,sw tekst,Podsis rysunku,L1"/>
    <w:basedOn w:val="Normalny"/>
    <w:link w:val="AkapitzlistZnak"/>
    <w:uiPriority w:val="34"/>
    <w:qFormat/>
    <w:rsid w:val="005A14DC"/>
    <w:pPr>
      <w:suppressAutoHyphens w:val="0"/>
      <w:ind w:left="720"/>
      <w:contextualSpacing/>
    </w:pPr>
    <w:rPr>
      <w:rFonts w:ascii="Times New Roman" w:hAnsi="Times New Roman" w:cs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DB102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102F"/>
    <w:rPr>
      <w:sz w:val="28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100960"/>
    <w:rPr>
      <w:sz w:val="28"/>
      <w:szCs w:val="24"/>
      <w:lang w:eastAsia="ar-SA"/>
    </w:rPr>
  </w:style>
  <w:style w:type="character" w:customStyle="1" w:styleId="AkapitzlistZnak">
    <w:name w:val="Akapit z listą Znak"/>
    <w:aliases w:val="normalny tekst Znak,Akapit z listą3 Znak,Akapit z listą31 Znak,Wypunktowanie Znak,Normal2 Znak,Akapit z listą1 Znak,CW_Lista Znak,wypunktowanie Znak,Nagłowek 3 Znak,Preambuła Znak,Kolorowa lista — akcent 11 Znak,Dot pt Znak,lp1 Znak"/>
    <w:link w:val="Akapitzlist"/>
    <w:uiPriority w:val="34"/>
    <w:qFormat/>
    <w:rsid w:val="00E501B5"/>
    <w:rPr>
      <w:rFonts w:ascii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A42423"/>
    <w:pPr>
      <w:widowControl w:val="0"/>
      <w:suppressLineNumbers/>
    </w:pPr>
    <w:rPr>
      <w:rFonts w:ascii="Times New Roman" w:eastAsia="Lucida Sans Unicode" w:hAnsi="Times New Roman" w:cs="Times New Roman"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2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faktura@pszs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pszs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kalata\Pulpit\Firmowy%20papie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5B177-83E9-499D-BD65-C80E1D31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Firmowy papier</Template>
  <TotalTime>147</TotalTime>
  <Pages>5</Pages>
  <Words>1673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kkalata</dc:creator>
  <cp:lastModifiedBy>Bożena Dąbrowska</cp:lastModifiedBy>
  <cp:revision>40</cp:revision>
  <cp:lastPrinted>2023-01-04T12:29:00Z</cp:lastPrinted>
  <dcterms:created xsi:type="dcterms:W3CDTF">2021-06-18T07:56:00Z</dcterms:created>
  <dcterms:modified xsi:type="dcterms:W3CDTF">2023-08-21T07:10:00Z</dcterms:modified>
</cp:coreProperties>
</file>